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082EA3" w:rsidR="00127C4C" w:rsidP="008F6FDF" w:rsidRDefault="002A22C2" w14:paraId="06E3E219" w14:textId="6709EE88">
      <w:pPr>
        <w:pStyle w:val="Puesto"/>
        <w:rPr>
          <w:rFonts w:ascii="Times New Roman" w:hAnsi="Times New Roman"/>
          <w:color w:val="FF0000"/>
          <w:sz w:val="24"/>
          <w:szCs w:val="24"/>
        </w:rPr>
      </w:pPr>
      <w:r w:rsidRPr="00082EA3">
        <w:rPr>
          <w:rFonts w:ascii="Times New Roman" w:hAnsi="Times New Roman"/>
          <w:sz w:val="24"/>
          <w:szCs w:val="24"/>
        </w:rPr>
        <w:t>CONTRATO</w:t>
      </w:r>
      <w:r w:rsidRPr="00082EA3" w:rsidR="00C70F09">
        <w:rPr>
          <w:rFonts w:ascii="Times New Roman" w:hAnsi="Times New Roman"/>
          <w:sz w:val="24"/>
          <w:szCs w:val="24"/>
        </w:rPr>
        <w:t xml:space="preserve"> </w:t>
      </w:r>
      <w:r w:rsidRPr="00082EA3" w:rsidR="00127C4C">
        <w:rPr>
          <w:rFonts w:ascii="Times New Roman" w:hAnsi="Times New Roman"/>
          <w:sz w:val="24"/>
          <w:szCs w:val="24"/>
        </w:rPr>
        <w:t>No.</w:t>
      </w:r>
      <w:r w:rsidRPr="00082EA3" w:rsidR="00C70F09">
        <w:rPr>
          <w:rFonts w:ascii="Times New Roman" w:hAnsi="Times New Roman"/>
          <w:sz w:val="24"/>
          <w:szCs w:val="24"/>
        </w:rPr>
        <w:t xml:space="preserve"> </w:t>
      </w:r>
      <w:r w:rsidRPr="00082EA3" w:rsidR="00A6684D">
        <w:rPr>
          <w:rFonts w:ascii="Times New Roman" w:hAnsi="Times New Roman"/>
          <w:sz w:val="24"/>
          <w:szCs w:val="24"/>
        </w:rPr>
        <w:t>-</w:t>
      </w:r>
      <w:r w:rsidR="00732B98">
        <w:rPr>
          <w:rFonts w:ascii="Times New Roman" w:hAnsi="Times New Roman"/>
          <w:sz w:val="24"/>
          <w:szCs w:val="24"/>
        </w:rPr>
        <w:t>3286</w:t>
      </w:r>
      <w:r w:rsidR="00065E94">
        <w:rPr>
          <w:rFonts w:ascii="Times New Roman" w:hAnsi="Times New Roman"/>
          <w:sz w:val="24"/>
          <w:szCs w:val="24"/>
        </w:rPr>
        <w:t>/202</w:t>
      </w:r>
      <w:r w:rsidR="00732B98">
        <w:rPr>
          <w:rFonts w:ascii="Times New Roman" w:hAnsi="Times New Roman"/>
          <w:sz w:val="24"/>
          <w:szCs w:val="24"/>
        </w:rPr>
        <w:t>4</w:t>
      </w:r>
      <w:bookmarkStart w:name="_GoBack" w:id="0"/>
      <w:bookmarkEnd w:id="0"/>
    </w:p>
    <w:p w:rsidRPr="00082EA3" w:rsidR="00127C4C" w:rsidP="00127C4C" w:rsidRDefault="00127C4C" w14:paraId="643D236C" w14:textId="7FE6B064">
      <w:pPr>
        <w:pStyle w:val="Ttulo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r w:rsidRPr="7FD56C34">
        <w:rPr>
          <w:rFonts w:ascii="Times New Roman" w:hAnsi="Times New Roman"/>
          <w:sz w:val="24"/>
          <w:szCs w:val="24"/>
        </w:rPr>
        <w:t>INFORME No.</w:t>
      </w:r>
      <w:r w:rsidRPr="7FD56C3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B3093D">
        <w:rPr>
          <w:rFonts w:ascii="Times New Roman" w:hAnsi="Times New Roman"/>
          <w:sz w:val="24"/>
          <w:szCs w:val="24"/>
        </w:rPr>
        <w:t>1</w:t>
      </w:r>
      <w:r w:rsidRPr="7FD56C34" w:rsidR="009419FE">
        <w:rPr>
          <w:rFonts w:ascii="Times New Roman" w:hAnsi="Times New Roman"/>
          <w:sz w:val="24"/>
          <w:szCs w:val="24"/>
        </w:rPr>
        <w:t xml:space="preserve"> - </w:t>
      </w:r>
      <w:proofErr w:type="gramStart"/>
      <w:r w:rsidRPr="7FD56C34" w:rsidR="6C1AA8BC">
        <w:rPr>
          <w:rFonts w:ascii="Times New Roman" w:hAnsi="Times New Roman"/>
          <w:sz w:val="24"/>
          <w:szCs w:val="24"/>
        </w:rPr>
        <w:t>ULTIMO</w:t>
      </w:r>
      <w:proofErr w:type="gramEnd"/>
    </w:p>
    <w:p w:rsidRPr="00082EA3" w:rsidR="00127C4C" w:rsidP="004D7C80" w:rsidRDefault="00102CA8" w14:paraId="04E13519" w14:textId="4DBE22DE">
      <w:pPr>
        <w:pStyle w:val="Ttulo3"/>
        <w:rPr>
          <w:rFonts w:ascii="Times New Roman" w:hAnsi="Times New Roman"/>
          <w:sz w:val="24"/>
          <w:szCs w:val="24"/>
        </w:rPr>
      </w:pPr>
      <w:r w:rsidRPr="00082EA3">
        <w:rPr>
          <w:rFonts w:ascii="Times New Roman" w:hAnsi="Times New Roman"/>
          <w:sz w:val="24"/>
          <w:szCs w:val="24"/>
        </w:rPr>
        <w:t xml:space="preserve">PERIODO COMPRENDIDO </w:t>
      </w:r>
      <w:r w:rsidR="00DE7F56">
        <w:rPr>
          <w:rFonts w:ascii="Times New Roman" w:hAnsi="Times New Roman"/>
          <w:sz w:val="24"/>
          <w:szCs w:val="24"/>
        </w:rPr>
        <w:t xml:space="preserve">DEL </w:t>
      </w:r>
      <w:r w:rsidR="00B3093D">
        <w:rPr>
          <w:rFonts w:ascii="Times New Roman" w:hAnsi="Times New Roman"/>
          <w:sz w:val="24"/>
          <w:szCs w:val="24"/>
        </w:rPr>
        <w:t>02</w:t>
      </w:r>
      <w:r w:rsidR="00DE7F56">
        <w:rPr>
          <w:rFonts w:ascii="Times New Roman" w:hAnsi="Times New Roman"/>
          <w:sz w:val="24"/>
          <w:szCs w:val="24"/>
        </w:rPr>
        <w:t xml:space="preserve"> AL </w:t>
      </w:r>
      <w:r w:rsidR="00B3093D">
        <w:rPr>
          <w:rFonts w:ascii="Times New Roman" w:hAnsi="Times New Roman"/>
          <w:sz w:val="24"/>
          <w:szCs w:val="24"/>
        </w:rPr>
        <w:t>23</w:t>
      </w:r>
      <w:r w:rsidR="00DE7F56">
        <w:rPr>
          <w:rFonts w:ascii="Times New Roman" w:hAnsi="Times New Roman"/>
          <w:sz w:val="24"/>
          <w:szCs w:val="24"/>
        </w:rPr>
        <w:t xml:space="preserve"> </w:t>
      </w:r>
      <w:r w:rsidR="00B3093D">
        <w:rPr>
          <w:rFonts w:ascii="Times New Roman" w:hAnsi="Times New Roman"/>
          <w:sz w:val="24"/>
          <w:szCs w:val="24"/>
        </w:rPr>
        <w:t>ENERO</w:t>
      </w:r>
      <w:r w:rsidR="00AC0CDF">
        <w:rPr>
          <w:rFonts w:ascii="Times New Roman" w:hAnsi="Times New Roman"/>
          <w:sz w:val="24"/>
          <w:szCs w:val="24"/>
        </w:rPr>
        <w:t xml:space="preserve"> </w:t>
      </w:r>
      <w:r w:rsidR="00E96629">
        <w:rPr>
          <w:rFonts w:ascii="Times New Roman" w:hAnsi="Times New Roman"/>
          <w:sz w:val="24"/>
          <w:szCs w:val="24"/>
        </w:rPr>
        <w:t xml:space="preserve">DEL </w:t>
      </w:r>
      <w:r w:rsidR="00B34291">
        <w:rPr>
          <w:rFonts w:ascii="Times New Roman" w:hAnsi="Times New Roman"/>
          <w:sz w:val="24"/>
          <w:szCs w:val="24"/>
        </w:rPr>
        <w:t>202</w:t>
      </w:r>
      <w:r w:rsidR="00B3093D">
        <w:rPr>
          <w:rFonts w:ascii="Times New Roman" w:hAnsi="Times New Roman"/>
          <w:sz w:val="24"/>
          <w:szCs w:val="24"/>
        </w:rPr>
        <w:t>5</w:t>
      </w:r>
    </w:p>
    <w:p w:rsidRPr="00082EA3" w:rsidR="00983883" w:rsidP="00983883" w:rsidRDefault="00983883" w14:paraId="672A6659" w14:textId="77777777"/>
    <w:p w:rsidR="00065E94" w:rsidP="008F6FDF" w:rsidRDefault="00065E94" w14:paraId="5F6EEC63" w14:textId="325C4E49">
      <w:pPr>
        <w:pStyle w:val="Textoindependiente"/>
      </w:pPr>
      <w:r>
        <w:rPr>
          <w:b/>
        </w:rPr>
        <w:t>NOMBRE DEL CONTRAT</w:t>
      </w:r>
      <w:r w:rsidR="00B3093D">
        <w:rPr>
          <w:b/>
        </w:rPr>
        <w:t>ISTA: JHON FREDY MENDEZ</w:t>
      </w:r>
    </w:p>
    <w:p w:rsidR="00065E94" w:rsidP="0F769157" w:rsidRDefault="003B0C15" w14:paraId="0A37501D" w14:textId="38E00BE4">
      <w:pPr>
        <w:pStyle w:val="Textoindependiente"/>
        <w:rPr>
          <w:b/>
          <w:bCs/>
        </w:rPr>
      </w:pPr>
      <w:r w:rsidRPr="0F769157">
        <w:rPr>
          <w:b/>
          <w:bCs/>
        </w:rPr>
        <w:t xml:space="preserve">SUPERVISOR DEL CONTRATO: </w:t>
      </w:r>
      <w:r w:rsidRPr="0F769157" w:rsidR="68F70FDB">
        <w:rPr>
          <w:b/>
          <w:bCs/>
        </w:rPr>
        <w:t>AHILYN OBREGON SEPULVEDA</w:t>
      </w:r>
    </w:p>
    <w:p w:rsidRPr="00DA57AF" w:rsidR="00DA57AF" w:rsidP="008F6FDF" w:rsidRDefault="00DA57AF" w14:paraId="4A79B88C" w14:textId="77777777">
      <w:pPr>
        <w:pStyle w:val="Textoindependiente"/>
        <w:rPr>
          <w:b/>
        </w:rPr>
      </w:pPr>
    </w:p>
    <w:tbl>
      <w:tblPr>
        <w:tblW w:w="99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2977"/>
        <w:gridCol w:w="3261"/>
        <w:gridCol w:w="3185"/>
      </w:tblGrid>
      <w:tr w:rsidRPr="004519CB" w:rsidR="000223EF" w:rsidTr="7B569CDA" w14:paraId="605E1E0C" w14:textId="77777777">
        <w:trPr>
          <w:trHeight w:val="290"/>
        </w:trPr>
        <w:tc>
          <w:tcPr>
            <w:tcW w:w="9918" w:type="dxa"/>
            <w:gridSpan w:val="4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BFBFBF" w:themeFill="background1" w:themeFillShade="BF"/>
            <w:noWrap/>
            <w:tcMar/>
            <w:vAlign w:val="center"/>
            <w:hideMark/>
          </w:tcPr>
          <w:p w:rsidRPr="004519CB" w:rsidR="000223EF" w:rsidP="006410AE" w:rsidRDefault="000223EF" w14:paraId="79B23B2E" w14:textId="77777777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4519CB">
              <w:rPr>
                <w:b/>
                <w:bCs/>
                <w:color w:val="000000"/>
                <w:sz w:val="18"/>
                <w:szCs w:val="18"/>
                <w:lang w:eastAsia="es-CO"/>
              </w:rPr>
              <w:t>DESCRIPCIÓN DE ACTIVIDADES DESARROLLADAS EN CUMPLIMIENTO DEL OBJETO CONTRATUAL</w:t>
            </w:r>
          </w:p>
        </w:tc>
      </w:tr>
      <w:tr w:rsidRPr="004519CB" w:rsidR="000223EF" w:rsidTr="7B569CDA" w14:paraId="6B1165F6" w14:textId="77777777">
        <w:trPr>
          <w:trHeight w:val="885"/>
        </w:trPr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tcMar/>
            <w:vAlign w:val="center"/>
            <w:hideMark/>
          </w:tcPr>
          <w:p w:rsidRPr="004519CB" w:rsidR="000223EF" w:rsidP="006410AE" w:rsidRDefault="000223EF" w14:paraId="32AFB29E" w14:textId="77777777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867C80">
              <w:rPr>
                <w:b/>
                <w:bCs/>
                <w:color w:val="000000"/>
                <w:sz w:val="18"/>
                <w:szCs w:val="18"/>
                <w:lang w:eastAsia="es-CO"/>
              </w:rPr>
              <w:t>No</w:t>
            </w:r>
            <w:r w:rsidRPr="004519CB">
              <w:rPr>
                <w:b/>
                <w:bCs/>
                <w:color w:val="000000"/>
                <w:sz w:val="18"/>
                <w:szCs w:val="18"/>
                <w:lang w:eastAsia="es-CO"/>
              </w:rPr>
              <w:t>.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tcMar/>
            <w:vAlign w:val="center"/>
            <w:hideMark/>
          </w:tcPr>
          <w:p w:rsidRPr="004519CB" w:rsidR="000223EF" w:rsidP="006410AE" w:rsidRDefault="000223EF" w14:paraId="19F6AA5B" w14:textId="77777777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4519CB">
              <w:rPr>
                <w:b/>
                <w:bCs/>
                <w:color w:val="000000"/>
                <w:sz w:val="18"/>
                <w:szCs w:val="18"/>
                <w:lang w:eastAsia="es-CO"/>
              </w:rPr>
              <w:t>OBLIGACIONES CONTRACTUALES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tcMar/>
            <w:vAlign w:val="center"/>
            <w:hideMark/>
          </w:tcPr>
          <w:p w:rsidRPr="004519CB" w:rsidR="000223EF" w:rsidP="006410AE" w:rsidRDefault="000223EF" w14:paraId="5D1D746C" w14:textId="77777777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4519CB">
              <w:rPr>
                <w:b/>
                <w:bCs/>
                <w:color w:val="000000"/>
                <w:sz w:val="18"/>
                <w:szCs w:val="18"/>
                <w:lang w:eastAsia="es-CO"/>
              </w:rPr>
              <w:t xml:space="preserve">ACTIVIDADES REALIZADAS Y/O PRODUCTOS ENTREGADOS </w:t>
            </w:r>
          </w:p>
        </w:tc>
        <w:tc>
          <w:tcPr>
            <w:tcW w:w="3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BFBFBF" w:themeFill="background1" w:themeFillShade="BF"/>
            <w:tcMar/>
            <w:vAlign w:val="center"/>
            <w:hideMark/>
          </w:tcPr>
          <w:p w:rsidRPr="004519CB" w:rsidR="000223EF" w:rsidP="006410AE" w:rsidRDefault="000223EF" w14:paraId="2FB2D3EC" w14:textId="77777777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4519CB">
              <w:rPr>
                <w:b/>
                <w:bCs/>
                <w:color w:val="000000"/>
                <w:sz w:val="18"/>
                <w:szCs w:val="18"/>
                <w:lang w:eastAsia="es-CO"/>
              </w:rPr>
              <w:t xml:space="preserve">SOPORTES </w:t>
            </w:r>
            <w:r w:rsidRPr="004519CB">
              <w:rPr>
                <w:b/>
                <w:bCs/>
                <w:color w:val="000000"/>
                <w:sz w:val="18"/>
                <w:szCs w:val="18"/>
                <w:lang w:eastAsia="es-CO"/>
              </w:rPr>
              <w:br/>
            </w:r>
            <w:r w:rsidRPr="004519CB">
              <w:rPr>
                <w:b/>
                <w:bCs/>
                <w:color w:val="000000"/>
                <w:sz w:val="18"/>
                <w:szCs w:val="18"/>
                <w:lang w:eastAsia="es-CO"/>
              </w:rPr>
              <w:t>(Describa las evidencias de las actividades realizadas y sitio de conservación de la información)</w:t>
            </w:r>
          </w:p>
        </w:tc>
      </w:tr>
      <w:tr w:rsidRPr="004519CB" w:rsidR="000223EF" w:rsidTr="7B569CDA" w14:paraId="5ED5CED2" w14:textId="77777777">
        <w:trPr>
          <w:trHeight w:val="325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4519CB" w:rsidR="000223EF" w:rsidP="006410AE" w:rsidRDefault="000223EF" w14:paraId="649841BE" w14:textId="77777777">
            <w:pPr>
              <w:jc w:val="center"/>
              <w:rPr>
                <w:color w:val="000000"/>
                <w:sz w:val="18"/>
                <w:szCs w:val="18"/>
                <w:lang w:eastAsia="es-CO"/>
              </w:rPr>
            </w:pPr>
            <w:r w:rsidRPr="004519CB">
              <w:rPr>
                <w:color w:val="00000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450CD8" w:rsidR="000223EF" w:rsidP="00DA57AF" w:rsidRDefault="00AC0CDF" w14:paraId="15D3C8F7" w14:textId="5231B729">
            <w:pPr>
              <w:jc w:val="both"/>
              <w:rPr>
                <w:color w:val="000000"/>
                <w:sz w:val="24"/>
                <w:szCs w:val="24"/>
                <w:lang w:eastAsia="es-CO"/>
              </w:rPr>
            </w:pPr>
            <w:r w:rsidRPr="00AC0CDF">
              <w:rPr>
                <w:color w:val="000000"/>
                <w:sz w:val="24"/>
                <w:szCs w:val="24"/>
                <w:lang w:eastAsia="es-CO"/>
              </w:rPr>
              <w:t>Participar, articular, adelantar acciones y hacer seguimiento de compromisos en las instancias locales y/o distritales a las que se le convoque y delegue.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AC0CDF" w:rsidR="00E96629" w:rsidP="00DA6E24" w:rsidRDefault="004870DF" w14:paraId="489590C2" w14:textId="461A00EC">
            <w:pPr>
              <w:jc w:val="both"/>
              <w:rPr>
                <w:color w:val="000000"/>
                <w:sz w:val="24"/>
                <w:szCs w:val="24"/>
                <w:highlight w:val="yellow"/>
                <w:lang w:eastAsia="es-CO"/>
              </w:rPr>
            </w:pPr>
            <w:r w:rsidRPr="00E65243">
              <w:rPr>
                <w:color w:val="000000"/>
                <w:sz w:val="24"/>
                <w:szCs w:val="24"/>
                <w:lang w:eastAsia="es-CO"/>
              </w:rPr>
              <w:t xml:space="preserve">1. Durante el periodo reportado no </w:t>
            </w:r>
            <w:r w:rsidR="00B3093D">
              <w:rPr>
                <w:color w:val="000000"/>
                <w:sz w:val="24"/>
                <w:szCs w:val="24"/>
                <w:lang w:eastAsia="es-CO"/>
              </w:rPr>
              <w:t>fui convocado ni delegado</w:t>
            </w:r>
            <w:r w:rsidR="00E65243">
              <w:rPr>
                <w:color w:val="000000"/>
                <w:sz w:val="24"/>
                <w:szCs w:val="24"/>
                <w:lang w:eastAsia="es-CO"/>
              </w:rPr>
              <w:t xml:space="preserve"> para la participación en instancias locales y/o distritales.</w:t>
            </w:r>
          </w:p>
        </w:tc>
        <w:tc>
          <w:tcPr>
            <w:tcW w:w="3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450CD8" w:rsidR="009D0153" w:rsidP="009D0153" w:rsidRDefault="009D0153" w14:paraId="0E99298B" w14:textId="77777777">
            <w:pPr>
              <w:jc w:val="center"/>
              <w:rPr>
                <w:color w:val="000000"/>
                <w:sz w:val="24"/>
                <w:szCs w:val="24"/>
                <w:lang w:eastAsia="es-CO"/>
              </w:rPr>
            </w:pPr>
          </w:p>
          <w:p w:rsidRPr="00450CD8" w:rsidR="009D0153" w:rsidP="009D0153" w:rsidRDefault="009D0153" w14:paraId="148554E0" w14:textId="77777777">
            <w:pPr>
              <w:jc w:val="center"/>
              <w:rPr>
                <w:color w:val="000000"/>
                <w:sz w:val="24"/>
                <w:szCs w:val="24"/>
                <w:lang w:eastAsia="es-CO"/>
              </w:rPr>
            </w:pPr>
          </w:p>
          <w:p w:rsidRPr="00450CD8" w:rsidR="00FE6D79" w:rsidP="009D0153" w:rsidRDefault="004870DF" w14:paraId="629D792A" w14:textId="232F7740">
            <w:pPr>
              <w:jc w:val="center"/>
              <w:rPr>
                <w:color w:val="000000"/>
                <w:sz w:val="24"/>
                <w:szCs w:val="24"/>
                <w:lang w:eastAsia="es-CO"/>
              </w:rPr>
            </w:pPr>
            <w:r>
              <w:rPr>
                <w:color w:val="000000"/>
                <w:sz w:val="24"/>
                <w:szCs w:val="24"/>
                <w:lang w:eastAsia="es-CO"/>
              </w:rPr>
              <w:t>N/A</w:t>
            </w:r>
          </w:p>
        </w:tc>
      </w:tr>
      <w:tr w:rsidRPr="004519CB" w:rsidR="000223EF" w:rsidTr="7B569CDA" w14:paraId="58A387A7" w14:textId="77777777">
        <w:trPr>
          <w:trHeight w:val="272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4519CB" w:rsidR="000223EF" w:rsidP="7FD56C34" w:rsidRDefault="000223EF" w14:paraId="18F999B5" w14:textId="77777777">
            <w:pPr>
              <w:jc w:val="center"/>
              <w:rPr>
                <w:color w:val="000000"/>
                <w:sz w:val="18"/>
                <w:szCs w:val="18"/>
                <w:highlight w:val="yellow"/>
                <w:lang w:eastAsia="es-CO"/>
              </w:rPr>
            </w:pPr>
            <w:r w:rsidRPr="7FD56C34">
              <w:rPr>
                <w:color w:val="000000" w:themeColor="text1"/>
                <w:sz w:val="18"/>
                <w:szCs w:val="18"/>
                <w:highlight w:val="yellow"/>
                <w:lang w:eastAsia="es-CO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450CD8" w:rsidR="000223EF" w:rsidP="00DA57AF" w:rsidRDefault="00AC0CDF" w14:paraId="5604CA68" w14:textId="13CB5FBB">
            <w:pPr>
              <w:jc w:val="both"/>
              <w:rPr>
                <w:color w:val="000000"/>
                <w:sz w:val="24"/>
                <w:szCs w:val="24"/>
                <w:lang w:eastAsia="es-CO"/>
              </w:rPr>
            </w:pPr>
            <w:r w:rsidRPr="00AC0CDF">
              <w:rPr>
                <w:color w:val="000000"/>
                <w:sz w:val="24"/>
                <w:szCs w:val="24"/>
                <w:lang w:eastAsia="es-CO"/>
              </w:rPr>
              <w:t>Realizar intervención a los/las NNAJ, familia y/o redes de apoyo, de acuerdo al plan de atención individual y familiar (PAIF) formulado y establecido en el manual operativo del componente Sicosocial.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9419FE" w:rsidP="004870DF" w:rsidRDefault="00DA6E24" w14:paraId="11B8DD9C" w14:textId="6A122730">
            <w:pPr>
              <w:jc w:val="both"/>
              <w:rPr>
                <w:color w:val="000000"/>
                <w:sz w:val="24"/>
                <w:szCs w:val="24"/>
                <w:lang w:eastAsia="es-CO"/>
              </w:rPr>
            </w:pPr>
            <w:r w:rsidRPr="7B569CDA" w:rsidR="00DA6E24">
              <w:rPr>
                <w:color w:val="000000" w:themeColor="text1" w:themeTint="FF" w:themeShade="FF"/>
                <w:sz w:val="24"/>
                <w:szCs w:val="24"/>
                <w:lang w:eastAsia="es-CO"/>
              </w:rPr>
              <w:t xml:space="preserve">2. </w:t>
            </w:r>
            <w:r w:rsidRPr="7B569CDA" w:rsidR="00652FC5">
              <w:rPr>
                <w:color w:val="000000" w:themeColor="text1" w:themeTint="FF" w:themeShade="FF"/>
                <w:sz w:val="24"/>
                <w:szCs w:val="24"/>
                <w:lang w:eastAsia="es-CO"/>
              </w:rPr>
              <w:t>Realic</w:t>
            </w:r>
            <w:r w:rsidRPr="7B569CDA" w:rsidR="00D132B9">
              <w:rPr>
                <w:color w:val="000000" w:themeColor="text1" w:themeTint="FF" w:themeShade="FF"/>
                <w:sz w:val="24"/>
                <w:szCs w:val="24"/>
                <w:lang w:eastAsia="es-CO"/>
              </w:rPr>
              <w:t>é</w:t>
            </w:r>
            <w:r w:rsidRPr="7B569CDA" w:rsidR="00652FC5">
              <w:rPr>
                <w:color w:val="000000" w:themeColor="text1" w:themeTint="FF" w:themeShade="FF"/>
                <w:sz w:val="24"/>
                <w:szCs w:val="24"/>
                <w:lang w:eastAsia="es-CO"/>
              </w:rPr>
              <w:t xml:space="preserve"> (</w:t>
            </w:r>
            <w:r w:rsidRPr="7B569CDA" w:rsidR="00B3093D">
              <w:rPr>
                <w:color w:val="000000" w:themeColor="text1" w:themeTint="FF" w:themeShade="FF"/>
                <w:sz w:val="24"/>
                <w:szCs w:val="24"/>
                <w:lang w:eastAsia="es-CO"/>
              </w:rPr>
              <w:t xml:space="preserve">1) </w:t>
            </w:r>
            <w:r w:rsidRPr="7B569CDA" w:rsidR="7BB6E42C">
              <w:rPr>
                <w:color w:val="000000" w:themeColor="text1" w:themeTint="FF" w:themeShade="FF"/>
                <w:sz w:val="24"/>
                <w:szCs w:val="24"/>
                <w:lang w:eastAsia="es-CO"/>
              </w:rPr>
              <w:t>intervenciones psicológicas</w:t>
            </w:r>
            <w:r w:rsidRPr="7B569CDA" w:rsidR="00E65243">
              <w:rPr>
                <w:color w:val="000000" w:themeColor="text1" w:themeTint="FF" w:themeShade="FF"/>
                <w:sz w:val="24"/>
                <w:szCs w:val="24"/>
                <w:lang w:eastAsia="es-CO"/>
              </w:rPr>
              <w:t xml:space="preserve"> a AJ </w:t>
            </w:r>
            <w:r w:rsidRPr="7B569CDA" w:rsidR="00E65243">
              <w:rPr>
                <w:color w:val="000000" w:themeColor="text1" w:themeTint="FF" w:themeShade="FF"/>
                <w:sz w:val="24"/>
                <w:szCs w:val="24"/>
                <w:lang w:eastAsia="es-CO"/>
              </w:rPr>
              <w:t>de acuerdo al</w:t>
            </w:r>
            <w:r w:rsidRPr="7B569CDA" w:rsidR="00E65243">
              <w:rPr>
                <w:color w:val="000000" w:themeColor="text1" w:themeTint="FF" w:themeShade="FF"/>
                <w:sz w:val="24"/>
                <w:szCs w:val="24"/>
                <w:lang w:eastAsia="es-CO"/>
              </w:rPr>
              <w:t xml:space="preserve"> plan de </w:t>
            </w:r>
            <w:r w:rsidRPr="7B569CDA" w:rsidR="00652FC5">
              <w:rPr>
                <w:color w:val="000000" w:themeColor="text1" w:themeTint="FF" w:themeShade="FF"/>
                <w:sz w:val="24"/>
                <w:szCs w:val="24"/>
                <w:lang w:eastAsia="es-CO"/>
              </w:rPr>
              <w:t>atención</w:t>
            </w:r>
            <w:r w:rsidRPr="7B569CDA" w:rsidR="00E65243">
              <w:rPr>
                <w:color w:val="000000" w:themeColor="text1" w:themeTint="FF" w:themeShade="FF"/>
                <w:sz w:val="24"/>
                <w:szCs w:val="24"/>
                <w:lang w:eastAsia="es-CO"/>
              </w:rPr>
              <w:t xml:space="preserve"> individual y familiar formulado.</w:t>
            </w:r>
          </w:p>
          <w:p w:rsidRPr="00AC0CDF" w:rsidR="009A5DAC" w:rsidP="000A4561" w:rsidRDefault="009A5DAC" w14:paraId="4A5E4533" w14:textId="27164368">
            <w:pPr>
              <w:jc w:val="both"/>
              <w:rPr>
                <w:color w:val="000000"/>
                <w:sz w:val="24"/>
                <w:szCs w:val="24"/>
                <w:highlight w:val="yellow"/>
                <w:lang w:eastAsia="es-CO"/>
              </w:rPr>
            </w:pPr>
          </w:p>
        </w:tc>
        <w:tc>
          <w:tcPr>
            <w:tcW w:w="3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450CD8" w:rsidR="00CF70EC" w:rsidP="00E65243" w:rsidRDefault="00E65243" w14:paraId="34824FA9" w14:textId="7E60D70A">
            <w:pPr>
              <w:rPr>
                <w:color w:val="000000"/>
                <w:sz w:val="24"/>
                <w:szCs w:val="24"/>
                <w:lang w:eastAsia="es-CO"/>
              </w:rPr>
            </w:pPr>
            <w:r>
              <w:rPr>
                <w:color w:val="000000"/>
                <w:sz w:val="24"/>
                <w:szCs w:val="24"/>
                <w:lang w:eastAsia="es-CO"/>
              </w:rPr>
              <w:t>Anexos Carpeta Obligación 2</w:t>
            </w:r>
          </w:p>
        </w:tc>
      </w:tr>
      <w:tr w:rsidRPr="004519CB" w:rsidR="000223EF" w:rsidTr="7B569CDA" w14:paraId="431A3BAF" w14:textId="77777777">
        <w:trPr>
          <w:trHeight w:val="262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4519CB" w:rsidR="000223EF" w:rsidP="7FD56C34" w:rsidRDefault="000223EF" w14:paraId="5FCD5EC4" w14:textId="2710F425">
            <w:pPr>
              <w:jc w:val="center"/>
              <w:rPr>
                <w:color w:val="000000"/>
                <w:sz w:val="18"/>
                <w:szCs w:val="18"/>
                <w:highlight w:val="yellow"/>
                <w:lang w:eastAsia="es-CO"/>
              </w:rPr>
            </w:pPr>
            <w:r w:rsidRPr="7FD56C34">
              <w:rPr>
                <w:color w:val="000000" w:themeColor="text1"/>
                <w:sz w:val="18"/>
                <w:szCs w:val="18"/>
                <w:highlight w:val="yellow"/>
                <w:lang w:eastAsia="es-CO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50CD8" w:rsidR="000223EF" w:rsidP="00DA57AF" w:rsidRDefault="00AC0CDF" w14:paraId="0DB3BC3B" w14:textId="4125472B">
            <w:pPr>
              <w:jc w:val="both"/>
              <w:rPr>
                <w:color w:val="000000"/>
                <w:sz w:val="24"/>
                <w:szCs w:val="24"/>
                <w:lang w:eastAsia="es-CO"/>
              </w:rPr>
            </w:pPr>
            <w:r w:rsidRPr="00AC0CDF">
              <w:rPr>
                <w:color w:val="000000"/>
                <w:sz w:val="24"/>
                <w:szCs w:val="24"/>
                <w:lang w:eastAsia="es-CO"/>
              </w:rPr>
              <w:t>Realizar articulación cada vez que se requiera con los componentes de derechos del IDIPRON, a fin de promover la garantía de derechos de los/las NNAJ.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EE6" w:rsidR="00160EE6" w:rsidP="000A4561" w:rsidRDefault="00B3093D" w14:paraId="6D6ABD71" w14:textId="6558A040">
            <w:pPr>
              <w:jc w:val="both"/>
              <w:rPr>
                <w:color w:val="000000"/>
                <w:sz w:val="24"/>
                <w:szCs w:val="24"/>
                <w:lang w:eastAsia="es-CO"/>
              </w:rPr>
            </w:pPr>
            <w:r>
              <w:rPr>
                <w:color w:val="000000"/>
                <w:sz w:val="24"/>
                <w:szCs w:val="24"/>
                <w:lang w:eastAsia="es-CO"/>
              </w:rPr>
              <w:t>3. Durante el periodo no realice articulaciones con los demás componentes de derecho</w:t>
            </w:r>
          </w:p>
        </w:tc>
        <w:tc>
          <w:tcPr>
            <w:tcW w:w="3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450CD8" w:rsidR="000223EF" w:rsidP="00B3093D" w:rsidRDefault="00B3093D" w14:paraId="7546AC13" w14:textId="1626B0C8">
            <w:pPr>
              <w:jc w:val="center"/>
              <w:rPr>
                <w:color w:val="000000"/>
                <w:sz w:val="24"/>
                <w:szCs w:val="24"/>
                <w:lang w:eastAsia="es-CO"/>
              </w:rPr>
            </w:pPr>
            <w:r>
              <w:rPr>
                <w:color w:val="000000"/>
                <w:sz w:val="24"/>
                <w:szCs w:val="24"/>
                <w:lang w:eastAsia="es-CO"/>
              </w:rPr>
              <w:t>N/A</w:t>
            </w:r>
          </w:p>
        </w:tc>
      </w:tr>
      <w:tr w:rsidRPr="004519CB" w:rsidR="00065E94" w:rsidTr="7B569CDA" w14:paraId="35AED8BC" w14:textId="77777777">
        <w:trPr>
          <w:trHeight w:val="262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519CB" w:rsidR="00065E94" w:rsidP="006410AE" w:rsidRDefault="00065E94" w14:paraId="2598DEE6" w14:textId="77777777">
            <w:pPr>
              <w:jc w:val="center"/>
              <w:rPr>
                <w:color w:val="000000"/>
                <w:sz w:val="18"/>
                <w:szCs w:val="18"/>
                <w:lang w:eastAsia="es-CO"/>
              </w:rPr>
            </w:pPr>
            <w:r>
              <w:rPr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50CD8" w:rsidR="00065E94" w:rsidP="00DA57AF" w:rsidRDefault="00AC0CDF" w14:paraId="50920A54" w14:textId="38111E04">
            <w:pPr>
              <w:jc w:val="both"/>
              <w:rPr>
                <w:color w:val="000000"/>
                <w:sz w:val="24"/>
                <w:szCs w:val="24"/>
                <w:lang w:eastAsia="es-CO"/>
              </w:rPr>
            </w:pPr>
            <w:r w:rsidRPr="00AC0CDF">
              <w:rPr>
                <w:color w:val="000000"/>
                <w:sz w:val="24"/>
                <w:szCs w:val="24"/>
                <w:lang w:eastAsia="es-CO"/>
              </w:rPr>
              <w:t>Realizar seguimiento a los procesos administrativos de restablecimiento de derechos solicitados a las autoridades competentes (defensoría de familia y/o comisarías de familia entre otras).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AC0CDF" w:rsidR="00065E94" w:rsidP="00DA6E24" w:rsidRDefault="00DA6E24" w14:paraId="734A7DC8" w14:textId="2C70AC05">
            <w:pPr>
              <w:jc w:val="both"/>
              <w:rPr>
                <w:color w:val="000000"/>
                <w:sz w:val="24"/>
                <w:szCs w:val="24"/>
                <w:highlight w:val="yellow"/>
                <w:lang w:eastAsia="es-CO"/>
              </w:rPr>
            </w:pPr>
            <w:r w:rsidRPr="280FC382">
              <w:rPr>
                <w:color w:val="000000" w:themeColor="text1"/>
                <w:sz w:val="24"/>
                <w:szCs w:val="24"/>
                <w:lang w:eastAsia="es-CO"/>
              </w:rPr>
              <w:t xml:space="preserve">4. </w:t>
            </w:r>
            <w:r w:rsidRPr="280FC382" w:rsidR="006E2FE6">
              <w:rPr>
                <w:color w:val="000000" w:themeColor="text1"/>
                <w:sz w:val="24"/>
                <w:szCs w:val="24"/>
                <w:lang w:eastAsia="es-CO"/>
              </w:rPr>
              <w:t xml:space="preserve">Durante el periodo reportado no </w:t>
            </w:r>
            <w:r w:rsidR="009419FE">
              <w:rPr>
                <w:color w:val="000000" w:themeColor="text1"/>
                <w:sz w:val="24"/>
                <w:szCs w:val="24"/>
                <w:lang w:eastAsia="es-CO"/>
              </w:rPr>
              <w:t xml:space="preserve">se me delego </w:t>
            </w:r>
            <w:r w:rsidRPr="280FC382" w:rsidR="006E2FE6">
              <w:rPr>
                <w:color w:val="000000" w:themeColor="text1"/>
                <w:sz w:val="24"/>
                <w:szCs w:val="24"/>
                <w:lang w:eastAsia="es-CO"/>
              </w:rPr>
              <w:t xml:space="preserve">seguimiento </w:t>
            </w:r>
            <w:r w:rsidRPr="280FC382" w:rsidR="009419FE">
              <w:rPr>
                <w:color w:val="000000" w:themeColor="text1"/>
                <w:sz w:val="24"/>
                <w:szCs w:val="24"/>
                <w:lang w:eastAsia="es-CO"/>
              </w:rPr>
              <w:t>a procesos</w:t>
            </w:r>
            <w:r w:rsidRPr="280FC382" w:rsidR="006E2FE6">
              <w:rPr>
                <w:color w:val="000000" w:themeColor="text1"/>
                <w:sz w:val="24"/>
                <w:szCs w:val="24"/>
                <w:lang w:eastAsia="es-CO"/>
              </w:rPr>
              <w:t xml:space="preserve"> administrativos de restablecimiento de derechos.</w:t>
            </w:r>
          </w:p>
        </w:tc>
        <w:tc>
          <w:tcPr>
            <w:tcW w:w="3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450CD8" w:rsidR="00537162" w:rsidP="00131BDC" w:rsidRDefault="00B3093D" w14:paraId="340A8E52" w14:textId="7867BA1E">
            <w:pPr>
              <w:jc w:val="center"/>
              <w:rPr>
                <w:color w:val="000000"/>
                <w:sz w:val="24"/>
                <w:szCs w:val="24"/>
                <w:lang w:eastAsia="es-CO"/>
              </w:rPr>
            </w:pPr>
            <w:r>
              <w:rPr>
                <w:color w:val="000000"/>
                <w:sz w:val="24"/>
                <w:szCs w:val="24"/>
                <w:lang w:eastAsia="es-CO"/>
              </w:rPr>
              <w:t>N/A</w:t>
            </w:r>
          </w:p>
        </w:tc>
      </w:tr>
      <w:tr w:rsidRPr="004519CB" w:rsidR="00065E94" w:rsidTr="7B569CDA" w14:paraId="0713CEB6" w14:textId="77777777">
        <w:trPr>
          <w:trHeight w:val="262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519CB" w:rsidR="00065E94" w:rsidP="7FD56C34" w:rsidRDefault="00065E94" w14:paraId="78941E47" w14:textId="77777777">
            <w:pPr>
              <w:jc w:val="center"/>
              <w:rPr>
                <w:color w:val="000000"/>
                <w:sz w:val="18"/>
                <w:szCs w:val="18"/>
                <w:highlight w:val="yellow"/>
                <w:lang w:eastAsia="es-CO"/>
              </w:rPr>
            </w:pPr>
            <w:r w:rsidRPr="7FD56C34">
              <w:rPr>
                <w:color w:val="000000" w:themeColor="text1"/>
                <w:sz w:val="18"/>
                <w:szCs w:val="18"/>
                <w:highlight w:val="yellow"/>
                <w:lang w:eastAsia="es-CO"/>
              </w:rPr>
              <w:t>5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50CD8" w:rsidR="00065E94" w:rsidP="00DA57AF" w:rsidRDefault="00AC0CDF" w14:paraId="08077D7A" w14:textId="5CCCA7DD">
            <w:pPr>
              <w:jc w:val="both"/>
              <w:rPr>
                <w:color w:val="000000"/>
                <w:sz w:val="24"/>
                <w:szCs w:val="24"/>
                <w:lang w:eastAsia="es-CO"/>
              </w:rPr>
            </w:pPr>
            <w:r w:rsidRPr="00AC0CDF">
              <w:rPr>
                <w:color w:val="000000"/>
                <w:sz w:val="24"/>
                <w:szCs w:val="24"/>
                <w:lang w:eastAsia="es-CO"/>
              </w:rPr>
              <w:t>Proyectar y ejecutar los cronogramas y planes de trabajo formulados por el componente Sicosocial.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B3093D" w:rsidP="00B3093D" w:rsidRDefault="00DA6E24" w14:paraId="378C6685" w14:textId="25C1A0F8">
            <w:pPr>
              <w:jc w:val="both"/>
              <w:rPr>
                <w:color w:val="000000"/>
                <w:sz w:val="24"/>
                <w:szCs w:val="24"/>
                <w:lang w:eastAsia="es-CO"/>
              </w:rPr>
            </w:pPr>
            <w:r>
              <w:rPr>
                <w:color w:val="000000"/>
                <w:sz w:val="24"/>
                <w:szCs w:val="24"/>
                <w:lang w:eastAsia="es-CO"/>
              </w:rPr>
              <w:t>5</w:t>
            </w:r>
            <w:r w:rsidR="00B3093D">
              <w:rPr>
                <w:color w:val="000000"/>
                <w:sz w:val="24"/>
                <w:szCs w:val="24"/>
                <w:lang w:eastAsia="es-CO"/>
              </w:rPr>
              <w:t xml:space="preserve"> No realice cronograma y/o planes de trabajo dado que no fueron solicitados durante el periodo.</w:t>
            </w:r>
          </w:p>
          <w:p w:rsidRPr="00DA6E24" w:rsidR="00065E94" w:rsidP="00652FC5" w:rsidRDefault="00065E94" w14:paraId="02035971" w14:textId="104904B1">
            <w:pPr>
              <w:jc w:val="both"/>
              <w:rPr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450CD8" w:rsidR="00065E94" w:rsidP="00652FC5" w:rsidRDefault="00B3093D" w14:paraId="7759889B" w14:textId="40CE2438">
            <w:pPr>
              <w:jc w:val="center"/>
              <w:rPr>
                <w:color w:val="000000"/>
                <w:sz w:val="24"/>
                <w:szCs w:val="24"/>
                <w:lang w:eastAsia="es-CO"/>
              </w:rPr>
            </w:pPr>
            <w:r>
              <w:rPr>
                <w:color w:val="000000"/>
                <w:sz w:val="24"/>
                <w:szCs w:val="24"/>
                <w:lang w:eastAsia="es-CO"/>
              </w:rPr>
              <w:t>N/A</w:t>
            </w:r>
          </w:p>
        </w:tc>
      </w:tr>
      <w:tr w:rsidRPr="007C3FB4" w:rsidR="00065E94" w:rsidTr="7B569CDA" w14:paraId="7E1776F4" w14:textId="77777777">
        <w:trPr>
          <w:trHeight w:val="262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519CB" w:rsidR="00065E94" w:rsidP="7FD56C34" w:rsidRDefault="00065E94" w14:paraId="29B4EA11" w14:textId="77777777">
            <w:pPr>
              <w:jc w:val="center"/>
              <w:rPr>
                <w:color w:val="000000"/>
                <w:sz w:val="18"/>
                <w:szCs w:val="18"/>
                <w:highlight w:val="yellow"/>
                <w:lang w:eastAsia="es-CO"/>
              </w:rPr>
            </w:pPr>
            <w:r w:rsidRPr="7FD56C34">
              <w:rPr>
                <w:color w:val="000000" w:themeColor="text1"/>
                <w:sz w:val="18"/>
                <w:szCs w:val="18"/>
                <w:highlight w:val="yellow"/>
                <w:lang w:eastAsia="es-CO"/>
              </w:rPr>
              <w:t>6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50CD8" w:rsidR="00065E94" w:rsidP="00DA57AF" w:rsidRDefault="00AC0CDF" w14:paraId="6905FAB2" w14:textId="376C4E6A">
            <w:pPr>
              <w:jc w:val="both"/>
              <w:rPr>
                <w:color w:val="000000"/>
                <w:sz w:val="24"/>
                <w:szCs w:val="24"/>
                <w:lang w:eastAsia="es-CO"/>
              </w:rPr>
            </w:pPr>
            <w:r w:rsidRPr="00AC0CDF">
              <w:rPr>
                <w:color w:val="000000"/>
                <w:sz w:val="24"/>
                <w:szCs w:val="24"/>
                <w:lang w:eastAsia="es-CO"/>
              </w:rPr>
              <w:t>Realizar en conjunto con el profesional en Trabajo Social la valoración sicosocial y la formulación del plan de atención individual y familiar a los/las NNAJ.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0A4561" w:rsidR="00E8749C" w:rsidP="00E8749C" w:rsidRDefault="00DA6E24" w14:paraId="1E954902" w14:textId="18C60BD0">
            <w:pPr>
              <w:jc w:val="both"/>
              <w:rPr>
                <w:color w:val="000000" w:themeColor="text1"/>
                <w:sz w:val="24"/>
                <w:szCs w:val="24"/>
                <w:lang w:eastAsia="es-CO"/>
              </w:rPr>
            </w:pPr>
            <w:r w:rsidRPr="280FC382">
              <w:rPr>
                <w:color w:val="000000" w:themeColor="text1"/>
                <w:sz w:val="24"/>
                <w:szCs w:val="24"/>
                <w:lang w:eastAsia="es-CO"/>
              </w:rPr>
              <w:t xml:space="preserve">6. </w:t>
            </w:r>
            <w:r w:rsidRPr="000A4561" w:rsidR="00652FC5">
              <w:rPr>
                <w:color w:val="000000" w:themeColor="text1"/>
                <w:sz w:val="24"/>
                <w:szCs w:val="24"/>
                <w:lang w:eastAsia="es-CO"/>
              </w:rPr>
              <w:t>Realic</w:t>
            </w:r>
            <w:r w:rsidRPr="000A4561" w:rsidR="75596545">
              <w:rPr>
                <w:color w:val="000000" w:themeColor="text1"/>
                <w:sz w:val="24"/>
                <w:szCs w:val="24"/>
                <w:lang w:eastAsia="es-CO"/>
              </w:rPr>
              <w:t>é</w:t>
            </w:r>
            <w:r w:rsidRPr="000A4561" w:rsidR="00652FC5">
              <w:rPr>
                <w:color w:val="000000" w:themeColor="text1"/>
                <w:sz w:val="24"/>
                <w:szCs w:val="24"/>
                <w:lang w:eastAsia="es-CO"/>
              </w:rPr>
              <w:t xml:space="preserve"> (</w:t>
            </w:r>
            <w:r w:rsidR="00732B98">
              <w:rPr>
                <w:color w:val="000000" w:themeColor="text1"/>
                <w:sz w:val="24"/>
                <w:szCs w:val="24"/>
                <w:lang w:eastAsia="es-CO"/>
              </w:rPr>
              <w:t>4</w:t>
            </w:r>
            <w:r w:rsidRPr="000A4561" w:rsidR="00E8749C">
              <w:rPr>
                <w:color w:val="000000" w:themeColor="text1"/>
                <w:sz w:val="24"/>
                <w:szCs w:val="24"/>
                <w:lang w:eastAsia="es-CO"/>
              </w:rPr>
              <w:t>) valoraciones sicosociales en conjunto con el profesional en trabajo social.</w:t>
            </w:r>
          </w:p>
          <w:p w:rsidRPr="00450CD8" w:rsidR="00160EE6" w:rsidP="00E8749C" w:rsidRDefault="007D21EE" w14:paraId="1A0872A9" w14:textId="5D3CE5B7">
            <w:pPr>
              <w:jc w:val="both"/>
              <w:rPr>
                <w:color w:val="000000"/>
                <w:sz w:val="24"/>
                <w:szCs w:val="24"/>
                <w:lang w:eastAsia="es-CO"/>
              </w:rPr>
            </w:pPr>
            <w:r w:rsidRPr="000A4561">
              <w:rPr>
                <w:color w:val="000000"/>
                <w:sz w:val="24"/>
                <w:szCs w:val="24"/>
                <w:lang w:eastAsia="es-CO"/>
              </w:rPr>
              <w:t>6.1 Formule (</w:t>
            </w:r>
            <w:r w:rsidR="00732B98">
              <w:rPr>
                <w:color w:val="000000"/>
                <w:sz w:val="24"/>
                <w:szCs w:val="24"/>
                <w:lang w:eastAsia="es-CO"/>
              </w:rPr>
              <w:t>4</w:t>
            </w:r>
            <w:r w:rsidRPr="000A4561" w:rsidR="00E8749C">
              <w:rPr>
                <w:color w:val="000000"/>
                <w:sz w:val="24"/>
                <w:szCs w:val="24"/>
                <w:lang w:eastAsia="es-CO"/>
              </w:rPr>
              <w:t xml:space="preserve">) planes de </w:t>
            </w:r>
            <w:r w:rsidRPr="000A4561">
              <w:rPr>
                <w:color w:val="000000"/>
                <w:sz w:val="24"/>
                <w:szCs w:val="24"/>
                <w:lang w:eastAsia="es-CO"/>
              </w:rPr>
              <w:t>atención</w:t>
            </w:r>
            <w:r w:rsidRPr="000A4561" w:rsidR="00E8749C">
              <w:rPr>
                <w:color w:val="000000"/>
                <w:sz w:val="24"/>
                <w:szCs w:val="24"/>
                <w:lang w:eastAsia="es-CO"/>
              </w:rPr>
              <w:t xml:space="preserve"> individual y familiar.</w:t>
            </w:r>
          </w:p>
        </w:tc>
        <w:tc>
          <w:tcPr>
            <w:tcW w:w="3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E8749C" w:rsidP="005F67DE" w:rsidRDefault="00E8749C" w14:paraId="737CAF7D" w14:textId="77777777">
            <w:pPr>
              <w:jc w:val="center"/>
              <w:rPr>
                <w:color w:val="000000"/>
                <w:sz w:val="24"/>
                <w:szCs w:val="24"/>
                <w:lang w:eastAsia="es-CO"/>
              </w:rPr>
            </w:pPr>
          </w:p>
          <w:p w:rsidR="00E8749C" w:rsidP="005F67DE" w:rsidRDefault="00E8749C" w14:paraId="75607BF8" w14:textId="77777777">
            <w:pPr>
              <w:jc w:val="center"/>
              <w:rPr>
                <w:color w:val="000000"/>
                <w:sz w:val="24"/>
                <w:szCs w:val="24"/>
                <w:lang w:eastAsia="es-CO"/>
              </w:rPr>
            </w:pPr>
          </w:p>
          <w:p w:rsidRPr="00450CD8" w:rsidR="009F62B2" w:rsidP="00E8749C" w:rsidRDefault="00E8749C" w14:paraId="2F5090EE" w14:textId="57793743">
            <w:pPr>
              <w:rPr>
                <w:color w:val="000000"/>
                <w:sz w:val="24"/>
                <w:szCs w:val="24"/>
                <w:lang w:val="es-CO" w:eastAsia="es-CO"/>
              </w:rPr>
            </w:pPr>
            <w:r>
              <w:rPr>
                <w:color w:val="000000"/>
                <w:sz w:val="24"/>
                <w:szCs w:val="24"/>
                <w:lang w:eastAsia="es-CO"/>
              </w:rPr>
              <w:t>Anexos Carpeta Obligación 6</w:t>
            </w:r>
          </w:p>
        </w:tc>
      </w:tr>
      <w:tr w:rsidRPr="004519CB" w:rsidR="00DF1EE6" w:rsidTr="7B569CDA" w14:paraId="3A0D4394" w14:textId="77777777">
        <w:trPr>
          <w:trHeight w:val="262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519CB" w:rsidR="00DF1EE6" w:rsidP="7FD56C34" w:rsidRDefault="00DF1EE6" w14:paraId="75697EEC" w14:textId="77777777">
            <w:pPr>
              <w:jc w:val="center"/>
              <w:rPr>
                <w:color w:val="000000"/>
                <w:sz w:val="18"/>
                <w:szCs w:val="18"/>
                <w:highlight w:val="yellow"/>
                <w:lang w:eastAsia="es-CO"/>
              </w:rPr>
            </w:pPr>
            <w:r w:rsidRPr="7FD56C34">
              <w:rPr>
                <w:color w:val="000000" w:themeColor="text1"/>
                <w:sz w:val="18"/>
                <w:szCs w:val="18"/>
                <w:highlight w:val="yellow"/>
                <w:lang w:eastAsia="es-CO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50CD8" w:rsidR="00DF1EE6" w:rsidP="00DA57AF" w:rsidRDefault="00AC0CDF" w14:paraId="1BE74E17" w14:textId="67CEB154">
            <w:pPr>
              <w:jc w:val="both"/>
              <w:rPr>
                <w:color w:val="000000"/>
                <w:sz w:val="24"/>
                <w:szCs w:val="24"/>
                <w:lang w:eastAsia="es-CO"/>
              </w:rPr>
            </w:pPr>
            <w:r w:rsidRPr="00AC0CDF">
              <w:rPr>
                <w:color w:val="000000"/>
                <w:sz w:val="24"/>
                <w:szCs w:val="24"/>
                <w:lang w:eastAsia="es-CO"/>
              </w:rPr>
              <w:t xml:space="preserve">Aplicar el Instrumento de Tamizaje por Consumo de SPA cuestionario DAST-10 a los/las NNAJ, conforme a los tiempos establecidos en el </w:t>
            </w:r>
            <w:r w:rsidRPr="00AC0CDF">
              <w:rPr>
                <w:color w:val="000000"/>
                <w:sz w:val="24"/>
                <w:szCs w:val="24"/>
                <w:lang w:eastAsia="es-CO"/>
              </w:rPr>
              <w:t>manual operativo del Componente Sicosocial, así como el VESPA de la Secretaria de Salud; este solo aplicará en las UPI que se encuentren priorizadas como unidades informadoras.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844371" w:rsidP="00DA6E24" w:rsidRDefault="00DA6E24" w14:paraId="24EB96C2" w14:textId="7A2D08D5">
            <w:pPr>
              <w:jc w:val="both"/>
              <w:rPr>
                <w:color w:val="000000" w:themeColor="text1"/>
                <w:sz w:val="24"/>
                <w:szCs w:val="24"/>
                <w:lang w:eastAsia="es-CO"/>
              </w:rPr>
            </w:pPr>
            <w:r w:rsidRPr="280FC382">
              <w:rPr>
                <w:color w:val="000000" w:themeColor="text1"/>
                <w:sz w:val="24"/>
                <w:szCs w:val="24"/>
                <w:lang w:eastAsia="es-CO"/>
              </w:rPr>
              <w:t>7.</w:t>
            </w:r>
            <w:r w:rsidRPr="280FC382" w:rsidR="00537162">
              <w:rPr>
                <w:color w:val="000000" w:themeColor="text1"/>
                <w:sz w:val="24"/>
                <w:szCs w:val="24"/>
                <w:lang w:eastAsia="es-CO"/>
              </w:rPr>
              <w:t xml:space="preserve"> </w:t>
            </w:r>
            <w:r w:rsidRPr="280FC382" w:rsidR="007D21EE">
              <w:rPr>
                <w:color w:val="000000" w:themeColor="text1"/>
                <w:sz w:val="24"/>
                <w:szCs w:val="24"/>
                <w:lang w:eastAsia="es-CO"/>
              </w:rPr>
              <w:t>Apliqu</w:t>
            </w:r>
            <w:r w:rsidRPr="280FC382" w:rsidR="18BE2857">
              <w:rPr>
                <w:color w:val="000000" w:themeColor="text1"/>
                <w:sz w:val="24"/>
                <w:szCs w:val="24"/>
                <w:lang w:eastAsia="es-CO"/>
              </w:rPr>
              <w:t>é</w:t>
            </w:r>
            <w:r w:rsidRPr="280FC382" w:rsidR="007D21EE">
              <w:rPr>
                <w:color w:val="000000" w:themeColor="text1"/>
                <w:sz w:val="24"/>
                <w:szCs w:val="24"/>
                <w:lang w:eastAsia="es-CO"/>
              </w:rPr>
              <w:t xml:space="preserve"> </w:t>
            </w:r>
            <w:r w:rsidRPr="000A4561" w:rsidR="007D21EE">
              <w:rPr>
                <w:color w:val="000000" w:themeColor="text1"/>
                <w:sz w:val="24"/>
                <w:szCs w:val="24"/>
                <w:lang w:eastAsia="es-CO"/>
              </w:rPr>
              <w:t>(</w:t>
            </w:r>
            <w:r w:rsidR="00732B98">
              <w:rPr>
                <w:color w:val="000000" w:themeColor="text1"/>
                <w:sz w:val="24"/>
                <w:szCs w:val="24"/>
                <w:lang w:eastAsia="es-CO"/>
              </w:rPr>
              <w:t>1</w:t>
            </w:r>
            <w:r w:rsidRPr="000A4561" w:rsidR="00E8749C">
              <w:rPr>
                <w:color w:val="000000" w:themeColor="text1"/>
                <w:sz w:val="24"/>
                <w:szCs w:val="24"/>
                <w:lang w:eastAsia="es-CO"/>
              </w:rPr>
              <w:t>)</w:t>
            </w:r>
            <w:r w:rsidRPr="280FC382" w:rsidR="00E8749C">
              <w:rPr>
                <w:color w:val="000000" w:themeColor="text1"/>
                <w:sz w:val="24"/>
                <w:szCs w:val="24"/>
                <w:lang w:eastAsia="es-CO"/>
              </w:rPr>
              <w:t xml:space="preserve"> instrumento</w:t>
            </w:r>
            <w:r w:rsidR="00892BED">
              <w:rPr>
                <w:color w:val="000000" w:themeColor="text1"/>
                <w:sz w:val="24"/>
                <w:szCs w:val="24"/>
                <w:lang w:eastAsia="es-CO"/>
              </w:rPr>
              <w:t>s</w:t>
            </w:r>
            <w:r w:rsidRPr="280FC382" w:rsidR="00E8749C">
              <w:rPr>
                <w:color w:val="000000" w:themeColor="text1"/>
                <w:sz w:val="24"/>
                <w:szCs w:val="24"/>
                <w:lang w:eastAsia="es-CO"/>
              </w:rPr>
              <w:t xml:space="preserve"> de tamizaje por consumo de SPA DAST-10.</w:t>
            </w:r>
          </w:p>
          <w:p w:rsidRPr="00537162" w:rsidR="00224FE7" w:rsidP="00DA6E24" w:rsidRDefault="00224FE7" w14:paraId="51697BC4" w14:textId="0E5B0F40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450CD8" w:rsidR="005F67DE" w:rsidP="005F67DE" w:rsidRDefault="005F67DE" w14:paraId="51F78D94" w14:textId="77777777">
            <w:pPr>
              <w:jc w:val="center"/>
              <w:rPr>
                <w:color w:val="000000"/>
                <w:sz w:val="24"/>
                <w:szCs w:val="24"/>
                <w:lang w:eastAsia="es-CO"/>
              </w:rPr>
            </w:pPr>
          </w:p>
          <w:p w:rsidR="00CF6368" w:rsidP="00537162" w:rsidRDefault="00CF6368" w14:paraId="6FD553B3" w14:textId="77777777">
            <w:pPr>
              <w:rPr>
                <w:color w:val="000000"/>
                <w:sz w:val="24"/>
                <w:szCs w:val="24"/>
                <w:lang w:eastAsia="es-CO"/>
              </w:rPr>
            </w:pPr>
          </w:p>
          <w:p w:rsidRPr="00450CD8" w:rsidR="00537162" w:rsidP="00E8749C" w:rsidRDefault="00E8749C" w14:paraId="0DAEB215" w14:textId="7B463301">
            <w:pPr>
              <w:rPr>
                <w:color w:val="000000"/>
                <w:sz w:val="24"/>
                <w:szCs w:val="24"/>
                <w:lang w:eastAsia="es-CO"/>
              </w:rPr>
            </w:pPr>
            <w:r>
              <w:rPr>
                <w:color w:val="000000"/>
                <w:sz w:val="24"/>
                <w:szCs w:val="24"/>
                <w:lang w:eastAsia="es-CO"/>
              </w:rPr>
              <w:t>Anexos Carpeta Obligación 7</w:t>
            </w:r>
          </w:p>
        </w:tc>
      </w:tr>
      <w:tr w:rsidRPr="004519CB" w:rsidR="00065E94" w:rsidTr="7B569CDA" w14:paraId="46700383" w14:textId="77777777">
        <w:trPr>
          <w:trHeight w:val="2340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519CB" w:rsidR="00065E94" w:rsidP="7FD56C34" w:rsidRDefault="00065E94" w14:paraId="44B0A208" w14:textId="2963434F">
            <w:pPr>
              <w:jc w:val="center"/>
              <w:rPr>
                <w:color w:val="000000"/>
                <w:sz w:val="18"/>
                <w:szCs w:val="18"/>
                <w:highlight w:val="yellow"/>
                <w:lang w:eastAsia="es-CO"/>
              </w:rPr>
            </w:pPr>
            <w:r w:rsidRPr="7FD56C34">
              <w:rPr>
                <w:color w:val="000000" w:themeColor="text1"/>
                <w:sz w:val="18"/>
                <w:szCs w:val="18"/>
                <w:highlight w:val="yellow"/>
                <w:lang w:eastAsia="es-CO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50CD8" w:rsidR="00065E94" w:rsidP="00DA57AF" w:rsidRDefault="00AC0CDF" w14:paraId="35D24C6D" w14:textId="73F6E1A0">
            <w:pPr>
              <w:jc w:val="both"/>
              <w:rPr>
                <w:color w:val="000000"/>
                <w:sz w:val="24"/>
                <w:szCs w:val="24"/>
                <w:lang w:eastAsia="es-CO"/>
              </w:rPr>
            </w:pPr>
            <w:r w:rsidRPr="00AC0CDF">
              <w:rPr>
                <w:color w:val="000000"/>
                <w:sz w:val="24"/>
                <w:szCs w:val="24"/>
                <w:lang w:eastAsia="es-CO"/>
              </w:rPr>
              <w:t>Realizar de manera permanente, eficiente y oportuna el cargue de la información de todas las acciones implementadas, en el aplicativo misional- SIMI; de acuerdo con los procedimientos, instructivos y manual operativo del Componente Sicosocial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="00E8749C" w:rsidP="00E8749C" w:rsidRDefault="00D241F1" w14:paraId="76B1667D" w14:textId="09B92BC5">
            <w:pPr>
              <w:jc w:val="both"/>
              <w:rPr>
                <w:color w:val="000000"/>
                <w:sz w:val="24"/>
                <w:szCs w:val="24"/>
                <w:lang w:eastAsia="es-CO"/>
              </w:rPr>
            </w:pPr>
            <w:r w:rsidRPr="280FC382">
              <w:rPr>
                <w:sz w:val="24"/>
                <w:szCs w:val="24"/>
              </w:rPr>
              <w:t>8.</w:t>
            </w:r>
            <w:r w:rsidRPr="280FC382" w:rsidR="00E8749C">
              <w:rPr>
                <w:color w:val="000000" w:themeColor="text1"/>
                <w:sz w:val="24"/>
                <w:szCs w:val="24"/>
                <w:lang w:eastAsia="es-CO"/>
              </w:rPr>
              <w:t xml:space="preserve"> Realic</w:t>
            </w:r>
            <w:r w:rsidRPr="280FC382" w:rsidR="2082F219">
              <w:rPr>
                <w:color w:val="000000" w:themeColor="text1"/>
                <w:sz w:val="24"/>
                <w:szCs w:val="24"/>
                <w:lang w:eastAsia="es-CO"/>
              </w:rPr>
              <w:t>é</w:t>
            </w:r>
            <w:r w:rsidRPr="280FC382" w:rsidR="00E8749C">
              <w:rPr>
                <w:color w:val="000000" w:themeColor="text1"/>
                <w:sz w:val="24"/>
                <w:szCs w:val="24"/>
                <w:lang w:eastAsia="es-CO"/>
              </w:rPr>
              <w:t xml:space="preserve"> el registro eficiente y oportuno de la informaci</w:t>
            </w:r>
            <w:r w:rsidR="000A4561">
              <w:rPr>
                <w:color w:val="000000" w:themeColor="text1"/>
                <w:sz w:val="24"/>
                <w:szCs w:val="24"/>
                <w:lang w:eastAsia="es-CO"/>
              </w:rPr>
              <w:t xml:space="preserve">ón de los procesos de los/las </w:t>
            </w:r>
            <w:r w:rsidRPr="280FC382" w:rsidR="00E8749C">
              <w:rPr>
                <w:color w:val="000000" w:themeColor="text1"/>
                <w:sz w:val="24"/>
                <w:szCs w:val="24"/>
                <w:lang w:eastAsia="es-CO"/>
              </w:rPr>
              <w:t>AJ en el sistema de información misional SIMI.</w:t>
            </w:r>
          </w:p>
          <w:p w:rsidRPr="00CF62FD" w:rsidR="00FB282C" w:rsidP="00306C3A" w:rsidRDefault="00FB282C" w14:paraId="2F93A970" w14:textId="715166E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A93F4A" w:rsidP="00450CD8" w:rsidRDefault="00A93F4A" w14:paraId="6AE4D774" w14:textId="77777777">
            <w:pPr>
              <w:jc w:val="center"/>
              <w:rPr>
                <w:color w:val="000000"/>
                <w:sz w:val="24"/>
                <w:szCs w:val="24"/>
                <w:lang w:eastAsia="es-CO"/>
              </w:rPr>
            </w:pPr>
          </w:p>
          <w:p w:rsidR="00A93F4A" w:rsidP="00450CD8" w:rsidRDefault="00A93F4A" w14:paraId="3E71093D" w14:textId="77777777">
            <w:pPr>
              <w:jc w:val="center"/>
              <w:rPr>
                <w:color w:val="000000"/>
                <w:sz w:val="24"/>
                <w:szCs w:val="24"/>
                <w:lang w:eastAsia="es-CO"/>
              </w:rPr>
            </w:pPr>
          </w:p>
          <w:p w:rsidRPr="00450CD8" w:rsidR="005F67DE" w:rsidP="00450CD8" w:rsidRDefault="00450CD8" w14:paraId="1E862C19" w14:textId="682A6BA8">
            <w:pPr>
              <w:jc w:val="center"/>
              <w:rPr>
                <w:sz w:val="24"/>
                <w:szCs w:val="24"/>
              </w:rPr>
            </w:pPr>
            <w:r w:rsidRPr="00450CD8">
              <w:rPr>
                <w:color w:val="000000"/>
                <w:sz w:val="24"/>
                <w:szCs w:val="24"/>
                <w:lang w:eastAsia="es-CO"/>
              </w:rPr>
              <w:t>Anexos carpeta Obligación 8</w:t>
            </w:r>
          </w:p>
          <w:p w:rsidRPr="00450CD8" w:rsidR="00BD6AC6" w:rsidP="005F67DE" w:rsidRDefault="00BD6AC6" w14:paraId="3687B296" w14:textId="7D42448D">
            <w:pPr>
              <w:jc w:val="both"/>
              <w:rPr>
                <w:sz w:val="24"/>
                <w:szCs w:val="24"/>
              </w:rPr>
            </w:pPr>
          </w:p>
        </w:tc>
      </w:tr>
      <w:tr w:rsidRPr="004519CB" w:rsidR="00DF1EE6" w:rsidTr="7B569CDA" w14:paraId="604C7E90" w14:textId="77777777">
        <w:trPr>
          <w:trHeight w:val="262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519CB" w:rsidR="00DF1EE6" w:rsidP="7FD56C34" w:rsidRDefault="00DF1EE6" w14:paraId="2B2B7304" w14:textId="61F8177A">
            <w:pPr>
              <w:jc w:val="center"/>
              <w:rPr>
                <w:color w:val="000000"/>
                <w:sz w:val="18"/>
                <w:szCs w:val="18"/>
                <w:highlight w:val="yellow"/>
                <w:lang w:eastAsia="es-CO"/>
              </w:rPr>
            </w:pPr>
            <w:r w:rsidRPr="7FD56C34">
              <w:rPr>
                <w:color w:val="000000" w:themeColor="text1"/>
                <w:sz w:val="18"/>
                <w:szCs w:val="18"/>
                <w:highlight w:val="yellow"/>
                <w:lang w:eastAsia="es-CO"/>
              </w:rPr>
              <w:t>9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50CD8" w:rsidR="00DF1EE6" w:rsidP="00DA57AF" w:rsidRDefault="000A4538" w14:paraId="36E049BC" w14:textId="0F54765B">
            <w:pPr>
              <w:jc w:val="both"/>
              <w:rPr>
                <w:color w:val="000000"/>
                <w:sz w:val="24"/>
                <w:szCs w:val="24"/>
                <w:lang w:eastAsia="es-CO"/>
              </w:rPr>
            </w:pPr>
            <w:r w:rsidRPr="000A4538">
              <w:rPr>
                <w:color w:val="000000"/>
                <w:sz w:val="24"/>
                <w:szCs w:val="24"/>
                <w:lang w:eastAsia="es-CO"/>
              </w:rPr>
              <w:t>Apoyar el seguimiento a la inasistencia de los/las NNAJ cuando el componente encargado lo requiera, de acuerdo al procedimiento establecido por el Instituto, así como la participación en la mesa de seguimiento misional y la formalización del egreso en el SIMI.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2C5F78" w:rsidR="00732B98" w:rsidP="00732B98" w:rsidRDefault="00732B98" w14:paraId="299A5DEF" w14:textId="275AB97A">
            <w:pPr>
              <w:jc w:val="both"/>
              <w:rPr>
                <w:color w:val="000000"/>
                <w:sz w:val="24"/>
                <w:szCs w:val="24"/>
                <w:lang w:eastAsia="es-CO"/>
              </w:rPr>
            </w:pPr>
            <w:r>
              <w:rPr>
                <w:color w:val="000000"/>
                <w:sz w:val="24"/>
                <w:szCs w:val="24"/>
                <w:lang w:eastAsia="es-CO"/>
              </w:rPr>
              <w:t>Durante el periodo no se realizaron seguimientos a la inasistencia ni se participó en mesa misional de egresos</w:t>
            </w:r>
          </w:p>
          <w:p w:rsidRPr="002C5F78" w:rsidR="002C5F78" w:rsidP="007D21EE" w:rsidRDefault="002C5F78" w14:paraId="205E0A3E" w14:textId="2CB8D143">
            <w:pPr>
              <w:jc w:val="both"/>
              <w:rPr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450CD8" w:rsidR="00DF1EE6" w:rsidP="00844371" w:rsidRDefault="00732B98" w14:paraId="7B0544C0" w14:textId="77CF24A6">
            <w:pPr>
              <w:jc w:val="center"/>
              <w:rPr>
                <w:color w:val="000000"/>
                <w:sz w:val="24"/>
                <w:szCs w:val="24"/>
                <w:lang w:eastAsia="es-CO"/>
              </w:rPr>
            </w:pPr>
            <w:r>
              <w:rPr>
                <w:color w:val="000000"/>
                <w:sz w:val="24"/>
                <w:szCs w:val="24"/>
                <w:lang w:eastAsia="es-CO"/>
              </w:rPr>
              <w:t>N/A</w:t>
            </w:r>
          </w:p>
        </w:tc>
      </w:tr>
      <w:tr w:rsidRPr="004519CB" w:rsidR="00065E94" w:rsidTr="7B569CDA" w14:paraId="36DE86C0" w14:textId="77777777">
        <w:trPr>
          <w:trHeight w:val="262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519CB" w:rsidR="00065E94" w:rsidP="7FD56C34" w:rsidRDefault="00065E94" w14:paraId="5D369756" w14:textId="77777777">
            <w:pPr>
              <w:jc w:val="center"/>
              <w:rPr>
                <w:color w:val="000000"/>
                <w:sz w:val="18"/>
                <w:szCs w:val="18"/>
                <w:highlight w:val="yellow"/>
                <w:lang w:eastAsia="es-CO"/>
              </w:rPr>
            </w:pPr>
            <w:r w:rsidRPr="7FD56C34">
              <w:rPr>
                <w:color w:val="000000" w:themeColor="text1"/>
                <w:sz w:val="18"/>
                <w:szCs w:val="18"/>
                <w:highlight w:val="yellow"/>
                <w:lang w:eastAsia="es-CO"/>
              </w:rPr>
              <w:t>10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50CD8" w:rsidR="00065E94" w:rsidP="00DA57AF" w:rsidRDefault="000A4538" w14:paraId="044DD0A3" w14:textId="1A653CB9">
            <w:pPr>
              <w:jc w:val="both"/>
              <w:rPr>
                <w:color w:val="000000"/>
                <w:sz w:val="24"/>
                <w:szCs w:val="24"/>
                <w:lang w:eastAsia="es-CO"/>
              </w:rPr>
            </w:pPr>
            <w:r w:rsidRPr="000A4538">
              <w:rPr>
                <w:color w:val="000000"/>
                <w:sz w:val="24"/>
                <w:szCs w:val="24"/>
                <w:lang w:eastAsia="es-CO"/>
              </w:rPr>
              <w:t>Diligenciar los formatos en su totalidad, según lineamientos de la entidad y realizar la entrega de la documentación que se haya generado, de manera mensual y organizada al auxiliar administrativo de la UPI y/o dependencia asignada.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E8749C" w:rsidP="00E8749C" w:rsidRDefault="004F5FF2" w14:paraId="5DAF2E2E" w14:textId="45AB1110">
            <w:pPr>
              <w:jc w:val="both"/>
              <w:rPr>
                <w:color w:val="000000"/>
                <w:sz w:val="24"/>
                <w:szCs w:val="24"/>
                <w:lang w:eastAsia="es-CO"/>
              </w:rPr>
            </w:pPr>
            <w:r w:rsidRPr="00450CD8">
              <w:rPr>
                <w:color w:val="000000"/>
                <w:sz w:val="24"/>
                <w:szCs w:val="24"/>
                <w:lang w:eastAsia="es-CO"/>
              </w:rPr>
              <w:t xml:space="preserve">10.  </w:t>
            </w:r>
            <w:r w:rsidR="00E8749C">
              <w:rPr>
                <w:color w:val="000000"/>
                <w:sz w:val="24"/>
                <w:szCs w:val="24"/>
                <w:lang w:eastAsia="es-CO"/>
              </w:rPr>
              <w:t>Realic</w:t>
            </w:r>
            <w:r w:rsidR="007D68BF">
              <w:rPr>
                <w:color w:val="000000"/>
                <w:sz w:val="24"/>
                <w:szCs w:val="24"/>
                <w:lang w:eastAsia="es-CO"/>
              </w:rPr>
              <w:t>é</w:t>
            </w:r>
            <w:r w:rsidR="00E8749C">
              <w:rPr>
                <w:color w:val="000000"/>
                <w:sz w:val="24"/>
                <w:szCs w:val="24"/>
                <w:lang w:eastAsia="es-CO"/>
              </w:rPr>
              <w:t xml:space="preserve"> diligenciamiento de formatos en su totalidad de acuerdo con los lineamientos establecidos por la entidad.</w:t>
            </w:r>
          </w:p>
          <w:p w:rsidR="006130FD" w:rsidP="00E8749C" w:rsidRDefault="006130FD" w14:paraId="62B44DDB" w14:textId="15542DF2">
            <w:pPr>
              <w:jc w:val="both"/>
              <w:rPr>
                <w:color w:val="000000"/>
                <w:sz w:val="24"/>
                <w:szCs w:val="24"/>
                <w:lang w:eastAsia="es-CO"/>
              </w:rPr>
            </w:pPr>
            <w:r>
              <w:rPr>
                <w:color w:val="000000"/>
                <w:sz w:val="24"/>
                <w:szCs w:val="24"/>
                <w:lang w:eastAsia="es-CO"/>
              </w:rPr>
              <w:t xml:space="preserve">10.1  </w:t>
            </w:r>
            <w:r w:rsidRPr="00AD1A6F">
              <w:rPr>
                <w:color w:val="000000"/>
                <w:sz w:val="24"/>
                <w:szCs w:val="24"/>
                <w:lang w:eastAsia="es-CO"/>
              </w:rPr>
              <w:t>Realicé entrega de la documentación generada durante el periodo reportado.</w:t>
            </w:r>
          </w:p>
          <w:p w:rsidRPr="00450CD8" w:rsidR="00121D47" w:rsidP="00121D47" w:rsidRDefault="00121D47" w14:paraId="115CC893" w14:textId="7E9CD367">
            <w:pPr>
              <w:jc w:val="both"/>
              <w:rPr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450CD8" w:rsidR="00DF1EE6" w:rsidP="001E37A2" w:rsidRDefault="00450CD8" w14:paraId="407D9E8D" w14:textId="3980DCCB">
            <w:pPr>
              <w:jc w:val="center"/>
              <w:rPr>
                <w:color w:val="000000"/>
                <w:sz w:val="24"/>
                <w:szCs w:val="24"/>
              </w:rPr>
            </w:pPr>
            <w:r w:rsidRPr="00450CD8">
              <w:rPr>
                <w:color w:val="000000"/>
                <w:sz w:val="24"/>
                <w:szCs w:val="24"/>
                <w:lang w:eastAsia="es-CO"/>
              </w:rPr>
              <w:t>Anexo carpeta Obligación 10</w:t>
            </w:r>
          </w:p>
        </w:tc>
      </w:tr>
      <w:tr w:rsidRPr="004519CB" w:rsidR="00DF1EE6" w:rsidTr="7B569CDA" w14:paraId="66FF302C" w14:textId="77777777">
        <w:trPr>
          <w:trHeight w:val="262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519CB" w:rsidR="00DF1EE6" w:rsidP="7FD56C34" w:rsidRDefault="00DF1EE6" w14:paraId="4737E36C" w14:textId="77777777">
            <w:pPr>
              <w:jc w:val="center"/>
              <w:rPr>
                <w:color w:val="000000"/>
                <w:sz w:val="18"/>
                <w:szCs w:val="18"/>
                <w:highlight w:val="yellow"/>
                <w:lang w:eastAsia="es-CO"/>
              </w:rPr>
            </w:pPr>
            <w:r w:rsidRPr="7FD56C34">
              <w:rPr>
                <w:color w:val="000000" w:themeColor="text1"/>
                <w:sz w:val="18"/>
                <w:szCs w:val="18"/>
                <w:highlight w:val="yellow"/>
                <w:lang w:eastAsia="es-CO"/>
              </w:rPr>
              <w:t>11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450CD8" w:rsidR="00DF1EE6" w:rsidP="00DA57AF" w:rsidRDefault="000A4538" w14:paraId="46B0C3EA" w14:textId="56B3455A">
            <w:pPr>
              <w:jc w:val="both"/>
              <w:rPr>
                <w:color w:val="000000"/>
                <w:sz w:val="24"/>
                <w:szCs w:val="24"/>
                <w:lang w:eastAsia="es-CO"/>
              </w:rPr>
            </w:pPr>
            <w:r w:rsidRPr="000A4538">
              <w:rPr>
                <w:color w:val="000000"/>
                <w:sz w:val="24"/>
                <w:szCs w:val="24"/>
                <w:lang w:eastAsia="es-CO"/>
              </w:rPr>
              <w:t>Participar en las diferentes mesas de trabajo y/o reuniones de carácter misional o institucional que sean convocadas, en el marco del proceso con los/las NNAJ.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82306" w:rsidR="00732B98" w:rsidP="00732B98" w:rsidRDefault="001E37A2" w14:paraId="6A1D0781" w14:textId="77777777">
            <w:pPr>
              <w:jc w:val="both"/>
              <w:rPr>
                <w:sz w:val="24"/>
                <w:szCs w:val="24"/>
              </w:rPr>
            </w:pPr>
            <w:r w:rsidRPr="7B569CDA" w:rsidR="001E37A2">
              <w:rPr>
                <w:sz w:val="24"/>
                <w:szCs w:val="24"/>
              </w:rPr>
              <w:t>11</w:t>
            </w:r>
            <w:r w:rsidRPr="7B569CDA" w:rsidR="00732B98">
              <w:rPr>
                <w:sz w:val="24"/>
                <w:szCs w:val="24"/>
              </w:rPr>
              <w:t xml:space="preserve">. </w:t>
            </w:r>
            <w:r w:rsidRPr="7B569CDA" w:rsidR="00732B98">
              <w:rPr>
                <w:sz w:val="24"/>
                <w:szCs w:val="24"/>
              </w:rPr>
              <w:t xml:space="preserve">Participe en mesa de seguimiento misional de postulaciones convenio </w:t>
            </w:r>
            <w:r w:rsidRPr="7B569CDA" w:rsidR="00732B98">
              <w:rPr>
                <w:sz w:val="24"/>
                <w:szCs w:val="24"/>
              </w:rPr>
              <w:t>Transmilenio.</w:t>
            </w:r>
          </w:p>
          <w:p w:rsidR="1C15B5D9" w:rsidP="7B569CDA" w:rsidRDefault="1C15B5D9" w14:paraId="30C18808" w14:textId="39852A78">
            <w:pPr>
              <w:jc w:val="both"/>
              <w:rPr>
                <w:sz w:val="24"/>
                <w:szCs w:val="24"/>
              </w:rPr>
            </w:pPr>
            <w:r w:rsidRPr="7B569CDA" w:rsidR="1C15B5D9">
              <w:rPr>
                <w:sz w:val="24"/>
                <w:szCs w:val="24"/>
              </w:rPr>
              <w:t>11.1 Participe en mesa misional socialización caso Oasis.</w:t>
            </w:r>
          </w:p>
          <w:p w:rsidRPr="002C5F78" w:rsidR="002C5F78" w:rsidP="00732B98" w:rsidRDefault="002C5F78" w14:paraId="68995D5D" w14:textId="07051C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450CD8" w:rsidR="00450CD8" w:rsidP="00450CD8" w:rsidRDefault="00450CD8" w14:paraId="4C58C360" w14:textId="77777777">
            <w:pPr>
              <w:rPr>
                <w:color w:val="000000"/>
                <w:sz w:val="24"/>
                <w:szCs w:val="24"/>
                <w:lang w:eastAsia="es-CO"/>
              </w:rPr>
            </w:pPr>
          </w:p>
          <w:p w:rsidRPr="00450CD8" w:rsidR="00450CD8" w:rsidP="00450CD8" w:rsidRDefault="00450CD8" w14:paraId="74A31067" w14:textId="77777777">
            <w:pPr>
              <w:rPr>
                <w:color w:val="000000"/>
                <w:sz w:val="24"/>
                <w:szCs w:val="24"/>
                <w:lang w:eastAsia="es-CO"/>
              </w:rPr>
            </w:pPr>
          </w:p>
          <w:p w:rsidRPr="00450CD8" w:rsidR="00C91271" w:rsidP="00450CD8" w:rsidRDefault="00450CD8" w14:paraId="7D318330" w14:textId="044C0D33">
            <w:pPr>
              <w:jc w:val="center"/>
              <w:rPr>
                <w:sz w:val="24"/>
                <w:szCs w:val="24"/>
              </w:rPr>
            </w:pPr>
            <w:r w:rsidRPr="00450CD8">
              <w:rPr>
                <w:color w:val="000000"/>
                <w:sz w:val="24"/>
                <w:szCs w:val="24"/>
                <w:lang w:eastAsia="es-CO"/>
              </w:rPr>
              <w:t>Anexo carpeta Obligación 11</w:t>
            </w:r>
          </w:p>
        </w:tc>
      </w:tr>
      <w:tr w:rsidRPr="004519CB" w:rsidR="00AC0CDF" w:rsidTr="7B569CDA" w14:paraId="390A32C7" w14:textId="77777777">
        <w:trPr>
          <w:trHeight w:val="262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AC0CDF" w:rsidP="00DF1EE6" w:rsidRDefault="00AC0CDF" w14:paraId="557FC70B" w14:textId="0F5A28D1">
            <w:pPr>
              <w:jc w:val="center"/>
              <w:rPr>
                <w:color w:val="000000"/>
                <w:sz w:val="18"/>
                <w:szCs w:val="18"/>
                <w:lang w:eastAsia="es-CO"/>
              </w:rPr>
            </w:pPr>
            <w:r>
              <w:rPr>
                <w:color w:val="000000"/>
                <w:sz w:val="18"/>
                <w:szCs w:val="18"/>
                <w:lang w:eastAsia="es-CO"/>
              </w:rPr>
              <w:t>12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450CD8" w:rsidR="00AC0CDF" w:rsidP="00DA57AF" w:rsidRDefault="000A4538" w14:paraId="2203C54B" w14:textId="6F76BECA">
            <w:pPr>
              <w:jc w:val="both"/>
              <w:rPr>
                <w:color w:val="000000"/>
                <w:sz w:val="24"/>
                <w:szCs w:val="24"/>
                <w:lang w:eastAsia="es-CO"/>
              </w:rPr>
            </w:pPr>
            <w:r w:rsidRPr="000A4538">
              <w:rPr>
                <w:color w:val="000000"/>
                <w:sz w:val="24"/>
                <w:szCs w:val="24"/>
                <w:lang w:eastAsia="es-CO"/>
              </w:rPr>
              <w:t>Realizar orientación, acompañamiento y/o seguimiento, a los/las NNAJ vinculados y no vinculados, acorde a sus necesidades.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50CD8" w:rsidR="00AD1A6F" w:rsidP="002E1F1D" w:rsidRDefault="00732B98" w14:paraId="05B48EFD" w14:textId="6226ED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Realice 1 reporte SISVECOS (RSVC)</w:t>
            </w:r>
          </w:p>
        </w:tc>
        <w:tc>
          <w:tcPr>
            <w:tcW w:w="3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DD5439" w:rsidP="00450CD8" w:rsidRDefault="00DD5439" w14:paraId="56BF51E5" w14:textId="77777777">
            <w:pPr>
              <w:rPr>
                <w:color w:val="000000"/>
                <w:sz w:val="24"/>
                <w:szCs w:val="24"/>
                <w:lang w:eastAsia="es-CO"/>
              </w:rPr>
            </w:pPr>
          </w:p>
          <w:p w:rsidR="00DD5439" w:rsidP="00450CD8" w:rsidRDefault="00DD5439" w14:paraId="48BDF83D" w14:textId="77777777">
            <w:pPr>
              <w:rPr>
                <w:color w:val="000000"/>
                <w:sz w:val="24"/>
                <w:szCs w:val="24"/>
                <w:lang w:eastAsia="es-CO"/>
              </w:rPr>
            </w:pPr>
          </w:p>
          <w:p w:rsidR="00DD5439" w:rsidP="00450CD8" w:rsidRDefault="00DD5439" w14:paraId="19DB7CBD" w14:textId="77777777">
            <w:pPr>
              <w:rPr>
                <w:color w:val="000000"/>
                <w:sz w:val="24"/>
                <w:szCs w:val="24"/>
                <w:lang w:eastAsia="es-CO"/>
              </w:rPr>
            </w:pPr>
          </w:p>
          <w:p w:rsidR="00DD5439" w:rsidP="00450CD8" w:rsidRDefault="00DD5439" w14:paraId="6ACF051E" w14:textId="77777777">
            <w:pPr>
              <w:rPr>
                <w:color w:val="000000"/>
                <w:sz w:val="24"/>
                <w:szCs w:val="24"/>
                <w:lang w:eastAsia="es-CO"/>
              </w:rPr>
            </w:pPr>
          </w:p>
          <w:p w:rsidRPr="00450CD8" w:rsidR="00AC0CDF" w:rsidP="00732B98" w:rsidRDefault="00732B98" w14:paraId="7ADE30FC" w14:textId="454A4CFF">
            <w:pPr>
              <w:jc w:val="center"/>
              <w:rPr>
                <w:color w:val="000000"/>
                <w:sz w:val="24"/>
                <w:szCs w:val="24"/>
                <w:lang w:eastAsia="es-CO"/>
              </w:rPr>
            </w:pPr>
            <w:r>
              <w:rPr>
                <w:color w:val="000000" w:themeColor="text1"/>
                <w:sz w:val="24"/>
                <w:szCs w:val="24"/>
                <w:lang w:eastAsia="es-CO"/>
              </w:rPr>
              <w:t>Anexo carpeta obligación 12</w:t>
            </w:r>
          </w:p>
        </w:tc>
      </w:tr>
      <w:tr w:rsidRPr="004519CB" w:rsidR="00AC0CDF" w:rsidTr="7B569CDA" w14:paraId="1B30D6C6" w14:textId="77777777">
        <w:trPr>
          <w:trHeight w:val="262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AC0CDF" w:rsidP="7FD56C34" w:rsidRDefault="00AC0CDF" w14:paraId="765F26B5" w14:textId="7A34A28D">
            <w:pPr>
              <w:jc w:val="center"/>
              <w:rPr>
                <w:color w:val="000000"/>
                <w:sz w:val="18"/>
                <w:szCs w:val="18"/>
                <w:highlight w:val="yellow"/>
                <w:lang w:eastAsia="es-CO"/>
              </w:rPr>
            </w:pPr>
            <w:r w:rsidRPr="7FD56C34">
              <w:rPr>
                <w:color w:val="000000" w:themeColor="text1"/>
                <w:sz w:val="18"/>
                <w:szCs w:val="18"/>
                <w:highlight w:val="yellow"/>
                <w:lang w:eastAsia="es-CO"/>
              </w:rPr>
              <w:t>13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450CD8" w:rsidR="00AC0CDF" w:rsidP="00DA57AF" w:rsidRDefault="000A4538" w14:paraId="3B5CD9CD" w14:textId="54A4D10B">
            <w:pPr>
              <w:jc w:val="both"/>
              <w:rPr>
                <w:color w:val="000000"/>
                <w:sz w:val="24"/>
                <w:szCs w:val="24"/>
                <w:lang w:eastAsia="es-CO"/>
              </w:rPr>
            </w:pPr>
            <w:r w:rsidRPr="000A4538">
              <w:rPr>
                <w:color w:val="000000"/>
                <w:sz w:val="24"/>
                <w:szCs w:val="24"/>
                <w:lang w:eastAsia="es-CO"/>
              </w:rPr>
              <w:t xml:space="preserve">Participar en el proceso de semilleros, postulación y vinculación de jóvenes a actividades de corresponsabilidad, así como </w:t>
            </w:r>
            <w:r w:rsidRPr="000A4538">
              <w:rPr>
                <w:color w:val="000000"/>
                <w:sz w:val="24"/>
                <w:szCs w:val="24"/>
                <w:lang w:eastAsia="es-CO"/>
              </w:rPr>
              <w:t>en el seguimiento de avances, dificultades y compromisos de los/las jóvenes durante su permanencia en los convenios.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50CD8" w:rsidR="00DD5439" w:rsidP="00732B98" w:rsidRDefault="00732B98" w14:paraId="741C649D" w14:textId="02D37E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</w:t>
            </w:r>
            <w:r w:rsidRPr="00782306">
              <w:rPr>
                <w:sz w:val="24"/>
                <w:szCs w:val="24"/>
              </w:rPr>
              <w:t xml:space="preserve">Participe en mesa de seguimiento misional de postulaciones convenio </w:t>
            </w:r>
            <w:r>
              <w:rPr>
                <w:sz w:val="24"/>
                <w:szCs w:val="24"/>
              </w:rPr>
              <w:t>Transmilenio.</w:t>
            </w:r>
          </w:p>
        </w:tc>
        <w:tc>
          <w:tcPr>
            <w:tcW w:w="3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DD5439" w:rsidP="00450CD8" w:rsidRDefault="00DD5439" w14:paraId="5ED0F055" w14:textId="77777777">
            <w:pPr>
              <w:rPr>
                <w:color w:val="000000"/>
                <w:sz w:val="24"/>
                <w:szCs w:val="24"/>
                <w:lang w:eastAsia="es-CO"/>
              </w:rPr>
            </w:pPr>
          </w:p>
          <w:p w:rsidR="00DD5439" w:rsidP="00450CD8" w:rsidRDefault="00DD5439" w14:paraId="054FF75C" w14:textId="77777777">
            <w:pPr>
              <w:rPr>
                <w:color w:val="000000"/>
                <w:sz w:val="24"/>
                <w:szCs w:val="24"/>
                <w:lang w:eastAsia="es-CO"/>
              </w:rPr>
            </w:pPr>
          </w:p>
          <w:p w:rsidR="00DD5439" w:rsidP="00450CD8" w:rsidRDefault="00DD5439" w14:paraId="62D2A7C6" w14:textId="77777777">
            <w:pPr>
              <w:rPr>
                <w:color w:val="000000"/>
                <w:sz w:val="24"/>
                <w:szCs w:val="24"/>
                <w:lang w:eastAsia="es-CO"/>
              </w:rPr>
            </w:pPr>
          </w:p>
          <w:p w:rsidR="00DD5439" w:rsidP="00450CD8" w:rsidRDefault="00DD5439" w14:paraId="0115EFB5" w14:textId="77777777">
            <w:pPr>
              <w:rPr>
                <w:color w:val="000000"/>
                <w:sz w:val="24"/>
                <w:szCs w:val="24"/>
                <w:lang w:eastAsia="es-CO"/>
              </w:rPr>
            </w:pPr>
          </w:p>
          <w:p w:rsidRPr="00450CD8" w:rsidR="00AC0CDF" w:rsidP="00450CD8" w:rsidRDefault="00DD5439" w14:paraId="004CBE65" w14:textId="467B3E68">
            <w:pPr>
              <w:rPr>
                <w:color w:val="000000"/>
                <w:sz w:val="24"/>
                <w:szCs w:val="24"/>
                <w:lang w:eastAsia="es-CO"/>
              </w:rPr>
            </w:pPr>
            <w:r w:rsidRPr="00450CD8">
              <w:rPr>
                <w:color w:val="000000"/>
                <w:sz w:val="24"/>
                <w:szCs w:val="24"/>
                <w:lang w:eastAsia="es-CO"/>
              </w:rPr>
              <w:t>Anexo carpeta Obligación 1</w:t>
            </w:r>
            <w:r>
              <w:rPr>
                <w:color w:val="000000"/>
                <w:sz w:val="24"/>
                <w:szCs w:val="24"/>
                <w:lang w:eastAsia="es-CO"/>
              </w:rPr>
              <w:t>3</w:t>
            </w:r>
          </w:p>
        </w:tc>
      </w:tr>
      <w:tr w:rsidRPr="004519CB" w:rsidR="00AC0CDF" w:rsidTr="7B569CDA" w14:paraId="5D552D15" w14:textId="77777777">
        <w:trPr>
          <w:trHeight w:val="262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AC0CDF" w:rsidP="00DF1EE6" w:rsidRDefault="00AC0CDF" w14:paraId="17FAB27C" w14:textId="311A7B97">
            <w:pPr>
              <w:jc w:val="center"/>
              <w:rPr>
                <w:color w:val="000000"/>
                <w:sz w:val="18"/>
                <w:szCs w:val="18"/>
                <w:lang w:eastAsia="es-CO"/>
              </w:rPr>
            </w:pPr>
            <w:r>
              <w:rPr>
                <w:color w:val="000000"/>
                <w:sz w:val="18"/>
                <w:szCs w:val="18"/>
                <w:lang w:eastAsia="es-CO"/>
              </w:rPr>
              <w:t>14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450CD8" w:rsidR="00AC0CDF" w:rsidP="00DA57AF" w:rsidRDefault="000A4538" w14:paraId="079DF453" w14:textId="4FE15F34">
            <w:pPr>
              <w:jc w:val="both"/>
              <w:rPr>
                <w:color w:val="000000"/>
                <w:sz w:val="24"/>
                <w:szCs w:val="24"/>
                <w:lang w:eastAsia="es-CO"/>
              </w:rPr>
            </w:pPr>
            <w:r w:rsidRPr="000A4538">
              <w:rPr>
                <w:color w:val="000000"/>
                <w:sz w:val="24"/>
                <w:szCs w:val="24"/>
                <w:lang w:eastAsia="es-CO"/>
              </w:rPr>
              <w:t>Realizar acciones orientadas a garantizar el desarrollo de las estrategias definidas por el componente Sicosocial.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892BED" w:rsidP="00732B98" w:rsidRDefault="00732B98" w14:paraId="3065AD57" w14:textId="777777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 Participé en las jornadas de observación en las unidades de La 27, La 32, Oasis, Perdomo</w:t>
            </w:r>
          </w:p>
          <w:p w:rsidRPr="00450CD8" w:rsidR="00732B98" w:rsidP="00732B98" w:rsidRDefault="00732B98" w14:paraId="51B2CD3F" w14:textId="660AAF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 Participé en reunión de equipo psicosocial UPI Perdomo.</w:t>
            </w:r>
          </w:p>
        </w:tc>
        <w:tc>
          <w:tcPr>
            <w:tcW w:w="3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5D07A5" w:rsidP="00450CD8" w:rsidRDefault="005D07A5" w14:paraId="764C6569" w14:textId="77777777">
            <w:pPr>
              <w:rPr>
                <w:color w:val="000000"/>
                <w:sz w:val="24"/>
                <w:szCs w:val="24"/>
                <w:lang w:eastAsia="es-CO"/>
              </w:rPr>
            </w:pPr>
          </w:p>
          <w:p w:rsidR="005D07A5" w:rsidP="00450CD8" w:rsidRDefault="005D07A5" w14:paraId="5C54FD33" w14:textId="77777777">
            <w:pPr>
              <w:rPr>
                <w:color w:val="000000"/>
                <w:sz w:val="24"/>
                <w:szCs w:val="24"/>
                <w:lang w:eastAsia="es-CO"/>
              </w:rPr>
            </w:pPr>
          </w:p>
          <w:p w:rsidRPr="00450CD8" w:rsidR="00AC0CDF" w:rsidP="00450CD8" w:rsidRDefault="005D07A5" w14:paraId="5378D376" w14:textId="665346F8">
            <w:pPr>
              <w:rPr>
                <w:color w:val="000000"/>
                <w:sz w:val="24"/>
                <w:szCs w:val="24"/>
                <w:lang w:eastAsia="es-CO"/>
              </w:rPr>
            </w:pPr>
            <w:r w:rsidRPr="00450CD8">
              <w:rPr>
                <w:color w:val="000000"/>
                <w:sz w:val="24"/>
                <w:szCs w:val="24"/>
                <w:lang w:eastAsia="es-CO"/>
              </w:rPr>
              <w:t>Anexo carpeta Obligación 1</w:t>
            </w:r>
            <w:r>
              <w:rPr>
                <w:color w:val="000000"/>
                <w:sz w:val="24"/>
                <w:szCs w:val="24"/>
                <w:lang w:eastAsia="es-CO"/>
              </w:rPr>
              <w:t>4</w:t>
            </w:r>
          </w:p>
        </w:tc>
      </w:tr>
      <w:tr w:rsidRPr="004519CB" w:rsidR="000223EF" w:rsidTr="7B569CDA" w14:paraId="1453AFAD" w14:textId="77777777">
        <w:trPr>
          <w:trHeight w:val="290"/>
        </w:trPr>
        <w:tc>
          <w:tcPr>
            <w:tcW w:w="9918" w:type="dxa"/>
            <w:gridSpan w:val="4"/>
            <w:tcBorders>
              <w:top w:val="nil"/>
              <w:left w:val="single" w:color="auto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center"/>
            <w:hideMark/>
          </w:tcPr>
          <w:p w:rsidRPr="00065E94" w:rsidR="000223EF" w:rsidP="006410AE" w:rsidRDefault="000223EF" w14:paraId="1A3D0182" w14:textId="77777777">
            <w:pPr>
              <w:rPr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65E94">
              <w:rPr>
                <w:b/>
                <w:bCs/>
                <w:color w:val="000000"/>
                <w:sz w:val="16"/>
                <w:szCs w:val="16"/>
                <w:lang w:eastAsia="es-CO"/>
              </w:rPr>
              <w:t>* Incluir todas las filas que se requieran</w:t>
            </w:r>
          </w:p>
        </w:tc>
      </w:tr>
      <w:tr w:rsidRPr="004519CB" w:rsidR="000223EF" w:rsidTr="7B569CDA" w14:paraId="249DE581" w14:textId="77777777">
        <w:trPr>
          <w:trHeight w:val="555"/>
        </w:trPr>
        <w:tc>
          <w:tcPr>
            <w:tcW w:w="9918" w:type="dxa"/>
            <w:gridSpan w:val="4"/>
            <w:tcBorders>
              <w:top w:val="nil"/>
              <w:left w:val="single" w:color="auto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center"/>
            <w:hideMark/>
          </w:tcPr>
          <w:p w:rsidRPr="00065E94" w:rsidR="000223EF" w:rsidP="00585A4E" w:rsidRDefault="000223EF" w14:paraId="5868ADD8" w14:textId="77777777">
            <w:pPr>
              <w:jc w:val="both"/>
              <w:rPr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65E94">
              <w:rPr>
                <w:b/>
                <w:bCs/>
                <w:color w:val="000000"/>
                <w:sz w:val="16"/>
                <w:szCs w:val="16"/>
                <w:u w:val="single"/>
                <w:lang w:eastAsia="es-CO"/>
              </w:rPr>
              <w:t>Nota</w:t>
            </w:r>
            <w:r w:rsidRPr="00065E94" w:rsidR="00065E94">
              <w:rPr>
                <w:b/>
                <w:bCs/>
                <w:color w:val="000000"/>
                <w:sz w:val="16"/>
                <w:szCs w:val="16"/>
                <w:lang w:eastAsia="es-CO"/>
              </w:rPr>
              <w:t>: El</w:t>
            </w:r>
            <w:r w:rsidRPr="00065E94">
              <w:rPr>
                <w:b/>
                <w:bCs/>
                <w:color w:val="000000"/>
                <w:sz w:val="16"/>
                <w:szCs w:val="16"/>
                <w:lang w:eastAsia="es-CO"/>
              </w:rPr>
              <w:t xml:space="preserve"> supervisor del contrato entiende que con </w:t>
            </w:r>
            <w:r w:rsidRPr="00065E94">
              <w:rPr>
                <w:b/>
                <w:bCs/>
                <w:color w:val="FF0000"/>
                <w:sz w:val="16"/>
                <w:szCs w:val="16"/>
                <w:lang w:eastAsia="es-CO"/>
              </w:rPr>
              <w:t xml:space="preserve">la Aceptación </w:t>
            </w:r>
            <w:r w:rsidRPr="00065E94">
              <w:rPr>
                <w:b/>
                <w:bCs/>
                <w:color w:val="000000"/>
                <w:sz w:val="16"/>
                <w:szCs w:val="16"/>
                <w:lang w:eastAsia="es-CO"/>
              </w:rPr>
              <w:t>del presente formato resulta improcedente aplicar el incumplimiento que trata el artículo 86 de la ley 1474 de 2011 y demás que le modifiquen, en relación con las actividades aquí detalladas.</w:t>
            </w:r>
          </w:p>
        </w:tc>
      </w:tr>
      <w:tr w:rsidRPr="004519CB" w:rsidR="000223EF" w:rsidTr="7B569CDA" w14:paraId="75580ECB" w14:textId="77777777">
        <w:trPr>
          <w:trHeight w:val="290"/>
        </w:trPr>
        <w:tc>
          <w:tcPr>
            <w:tcW w:w="9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tcMar/>
            <w:vAlign w:val="center"/>
            <w:hideMark/>
          </w:tcPr>
          <w:p w:rsidRPr="004519CB" w:rsidR="000223EF" w:rsidP="00585A4E" w:rsidRDefault="000223EF" w14:paraId="09656A65" w14:textId="77777777">
            <w:pPr>
              <w:jc w:val="both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4519CB">
              <w:rPr>
                <w:b/>
                <w:bCs/>
                <w:color w:val="000000"/>
                <w:sz w:val="18"/>
                <w:szCs w:val="18"/>
                <w:lang w:eastAsia="es-CO"/>
              </w:rPr>
              <w:t>CERTIFICACIÓN DE CUMPLIMIENTO</w:t>
            </w:r>
          </w:p>
        </w:tc>
      </w:tr>
      <w:tr w:rsidRPr="000C7700" w:rsidR="000223EF" w:rsidTr="7B569CDA" w14:paraId="66C28AD0" w14:textId="77777777">
        <w:trPr>
          <w:trHeight w:val="600"/>
        </w:trPr>
        <w:tc>
          <w:tcPr>
            <w:tcW w:w="9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065E94" w:rsidR="000223EF" w:rsidP="00585A4E" w:rsidRDefault="000223EF" w14:paraId="7F90B0CB" w14:textId="77777777">
            <w:pPr>
              <w:jc w:val="both"/>
              <w:rPr>
                <w:color w:val="000000"/>
                <w:sz w:val="16"/>
                <w:szCs w:val="16"/>
                <w:lang w:eastAsia="es-CO"/>
              </w:rPr>
            </w:pPr>
            <w:r w:rsidRPr="00065E94">
              <w:rPr>
                <w:color w:val="000000"/>
                <w:sz w:val="16"/>
                <w:szCs w:val="16"/>
                <w:lang w:eastAsia="es-CO"/>
              </w:rPr>
              <w:t>El Interventor o Supervisor hace constar que las obligaciones se cumplieron conforme a lo estipulado en el contrato, y que se adoptaron las observaciones y recomendaciones realizadas. Así mismo certifico que el contratista cumplió con los requisitos de Ley referentes a los aportes a seguridad social, a las entidades a las que está obligado a aportar. Se anexan Comprobantes de pago.</w:t>
            </w:r>
          </w:p>
        </w:tc>
      </w:tr>
    </w:tbl>
    <w:p w:rsidRPr="00082EA3" w:rsidR="00E90E08" w:rsidP="000D7E6B" w:rsidRDefault="00E90E08" w14:paraId="5DAB6C7B" w14:textId="77777777">
      <w:pPr>
        <w:jc w:val="both"/>
        <w:rPr>
          <w:b/>
        </w:rPr>
      </w:pPr>
    </w:p>
    <w:tbl>
      <w:tblPr>
        <w:tblW w:w="4978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420"/>
        <w:gridCol w:w="4164"/>
        <w:gridCol w:w="4334"/>
      </w:tblGrid>
      <w:tr w:rsidRPr="00082EA3" w:rsidR="006779C8" w:rsidTr="00DA57AF" w14:paraId="1FE167CF" w14:textId="77777777">
        <w:trPr>
          <w:trHeight w:val="241"/>
        </w:trPr>
        <w:tc>
          <w:tcPr>
            <w:tcW w:w="716" w:type="pct"/>
            <w:shd w:val="clear" w:color="auto" w:fill="D9D9D9"/>
          </w:tcPr>
          <w:p w:rsidRPr="00082EA3" w:rsidR="006779C8" w:rsidP="007E1FFC" w:rsidRDefault="006779C8" w14:paraId="3C8AC5F0" w14:textId="77777777">
            <w:pPr>
              <w:jc w:val="center"/>
              <w:rPr>
                <w:b/>
                <w:lang w:val="es-MX"/>
              </w:rPr>
            </w:pPr>
            <w:r w:rsidRPr="00082EA3">
              <w:rPr>
                <w:b/>
                <w:lang w:val="es-MX"/>
              </w:rPr>
              <w:t>APORTES</w:t>
            </w:r>
          </w:p>
        </w:tc>
        <w:tc>
          <w:tcPr>
            <w:tcW w:w="2099" w:type="pct"/>
            <w:shd w:val="clear" w:color="auto" w:fill="D9D9D9"/>
          </w:tcPr>
          <w:p w:rsidRPr="00082EA3" w:rsidR="006779C8" w:rsidP="007E1FFC" w:rsidRDefault="006779C8" w14:paraId="310047EA" w14:textId="77777777">
            <w:pPr>
              <w:jc w:val="center"/>
              <w:rPr>
                <w:b/>
              </w:rPr>
            </w:pPr>
            <w:r w:rsidRPr="00082EA3">
              <w:rPr>
                <w:rFonts w:eastAsia="Arial Unicode MS"/>
                <w:b/>
              </w:rPr>
              <w:t>Valor Cotizado</w:t>
            </w:r>
          </w:p>
        </w:tc>
        <w:tc>
          <w:tcPr>
            <w:tcW w:w="2185" w:type="pct"/>
            <w:shd w:val="clear" w:color="auto" w:fill="D9D9D9"/>
          </w:tcPr>
          <w:p w:rsidRPr="00082EA3" w:rsidR="006779C8" w:rsidP="007E1FFC" w:rsidRDefault="006779C8" w14:paraId="13771DA4" w14:textId="77777777">
            <w:pPr>
              <w:jc w:val="center"/>
              <w:rPr>
                <w:b/>
              </w:rPr>
            </w:pPr>
            <w:r w:rsidRPr="00082EA3">
              <w:rPr>
                <w:b/>
              </w:rPr>
              <w:t>Periodo cotizado</w:t>
            </w:r>
          </w:p>
        </w:tc>
      </w:tr>
      <w:tr w:rsidRPr="00082EA3" w:rsidR="008A2B30" w:rsidTr="00DA57AF" w14:paraId="45B44748" w14:textId="77777777">
        <w:trPr>
          <w:trHeight w:val="241"/>
        </w:trPr>
        <w:tc>
          <w:tcPr>
            <w:tcW w:w="716" w:type="pct"/>
            <w:vAlign w:val="center"/>
          </w:tcPr>
          <w:p w:rsidRPr="00082EA3" w:rsidR="008A2B30" w:rsidP="008A2B30" w:rsidRDefault="008A2B30" w14:paraId="02FBE28B" w14:textId="77777777">
            <w:pPr>
              <w:rPr>
                <w:b/>
                <w:lang w:val="es-MX"/>
              </w:rPr>
            </w:pPr>
            <w:r w:rsidRPr="00082EA3">
              <w:rPr>
                <w:b/>
                <w:lang w:val="es-MX"/>
              </w:rPr>
              <w:t xml:space="preserve">SALUD </w:t>
            </w:r>
          </w:p>
        </w:tc>
        <w:tc>
          <w:tcPr>
            <w:tcW w:w="2099" w:type="pct"/>
          </w:tcPr>
          <w:p w:rsidRPr="00C20F8A" w:rsidR="008A2B30" w:rsidP="008A2B30" w:rsidRDefault="00732B98" w14:paraId="36B7F822" w14:textId="2AE05128">
            <w:pPr>
              <w:jc w:val="center"/>
            </w:pPr>
            <w:r>
              <w:t>$0</w:t>
            </w:r>
          </w:p>
        </w:tc>
        <w:tc>
          <w:tcPr>
            <w:tcW w:w="2185" w:type="pct"/>
          </w:tcPr>
          <w:p w:rsidRPr="00C20F8A" w:rsidR="008A2B30" w:rsidP="00633872" w:rsidRDefault="00732B98" w14:paraId="13797044" w14:textId="05A31FD3">
            <w:pPr>
              <w:jc w:val="center"/>
            </w:pPr>
            <w:r>
              <w:t>DICIEMBRE</w:t>
            </w:r>
            <w:r w:rsidR="00FD2A2B">
              <w:t xml:space="preserve"> </w:t>
            </w:r>
            <w:r w:rsidR="00917A85">
              <w:t>2024</w:t>
            </w:r>
          </w:p>
        </w:tc>
      </w:tr>
      <w:tr w:rsidRPr="00082EA3" w:rsidR="008A2B30" w:rsidTr="00DA57AF" w14:paraId="5A257627" w14:textId="77777777">
        <w:trPr>
          <w:trHeight w:val="241"/>
        </w:trPr>
        <w:tc>
          <w:tcPr>
            <w:tcW w:w="716" w:type="pct"/>
            <w:vAlign w:val="center"/>
          </w:tcPr>
          <w:p w:rsidRPr="00082EA3" w:rsidR="008A2B30" w:rsidP="008A2B30" w:rsidRDefault="008A2B30" w14:paraId="37DBC80D" w14:textId="77777777">
            <w:pPr>
              <w:rPr>
                <w:b/>
                <w:lang w:val="es-MX"/>
              </w:rPr>
            </w:pPr>
            <w:r w:rsidRPr="00082EA3">
              <w:rPr>
                <w:b/>
                <w:lang w:val="es-MX"/>
              </w:rPr>
              <w:t xml:space="preserve">PENSIÓN </w:t>
            </w:r>
          </w:p>
        </w:tc>
        <w:tc>
          <w:tcPr>
            <w:tcW w:w="2099" w:type="pct"/>
          </w:tcPr>
          <w:p w:rsidRPr="00C20F8A" w:rsidR="008A2B30" w:rsidP="008A2B30" w:rsidRDefault="00917A85" w14:paraId="42C93F15" w14:textId="48361F81">
            <w:pPr>
              <w:jc w:val="center"/>
            </w:pPr>
            <w:r>
              <w:t>$</w:t>
            </w:r>
            <w:r w:rsidR="00732B98">
              <w:t>0</w:t>
            </w:r>
          </w:p>
        </w:tc>
        <w:tc>
          <w:tcPr>
            <w:tcW w:w="2185" w:type="pct"/>
          </w:tcPr>
          <w:p w:rsidRPr="00C20F8A" w:rsidR="008A2B30" w:rsidP="00FD2A2B" w:rsidRDefault="00732B98" w14:paraId="28DD6438" w14:textId="584D5D0F">
            <w:pPr>
              <w:jc w:val="center"/>
            </w:pPr>
            <w:r>
              <w:t>DICIEMBRE</w:t>
            </w:r>
            <w:r w:rsidR="00FD2A2B">
              <w:t xml:space="preserve"> 2024</w:t>
            </w:r>
          </w:p>
        </w:tc>
      </w:tr>
      <w:tr w:rsidRPr="00082EA3" w:rsidR="007B5051" w:rsidTr="00DA57AF" w14:paraId="3EA468CE" w14:textId="77777777">
        <w:trPr>
          <w:trHeight w:val="296"/>
        </w:trPr>
        <w:tc>
          <w:tcPr>
            <w:tcW w:w="716" w:type="pct"/>
            <w:vAlign w:val="center"/>
          </w:tcPr>
          <w:p w:rsidRPr="00082EA3" w:rsidR="007B5051" w:rsidP="007B5051" w:rsidRDefault="007B5051" w14:paraId="743B094F" w14:textId="77777777">
            <w:pPr>
              <w:rPr>
                <w:b/>
                <w:lang w:val="es-MX"/>
              </w:rPr>
            </w:pPr>
            <w:r w:rsidRPr="00082EA3">
              <w:rPr>
                <w:b/>
                <w:lang w:val="es-MX"/>
              </w:rPr>
              <w:t>ARP</w:t>
            </w:r>
          </w:p>
        </w:tc>
        <w:tc>
          <w:tcPr>
            <w:tcW w:w="2099" w:type="pct"/>
          </w:tcPr>
          <w:p w:rsidRPr="00C20F8A" w:rsidR="007B5051" w:rsidP="007B5051" w:rsidRDefault="00917A85" w14:paraId="4D9682EC" w14:textId="2E033BCE">
            <w:pPr>
              <w:jc w:val="center"/>
            </w:pPr>
            <w:r>
              <w:t xml:space="preserve">$ </w:t>
            </w:r>
            <w:r w:rsidR="00732B98">
              <w:t>0</w:t>
            </w:r>
          </w:p>
        </w:tc>
        <w:tc>
          <w:tcPr>
            <w:tcW w:w="2185" w:type="pct"/>
          </w:tcPr>
          <w:p w:rsidRPr="00C20F8A" w:rsidR="007B5051" w:rsidP="00A93F4A" w:rsidRDefault="00732B98" w14:paraId="138C063B" w14:textId="0568BA44">
            <w:pPr>
              <w:jc w:val="center"/>
            </w:pPr>
            <w:r>
              <w:t>DICIEMBRE</w:t>
            </w:r>
            <w:r w:rsidR="00FD2A2B">
              <w:t xml:space="preserve"> 2024</w:t>
            </w:r>
          </w:p>
        </w:tc>
      </w:tr>
    </w:tbl>
    <w:p w:rsidRPr="00082EA3" w:rsidR="007E1FFC" w:rsidP="2AA4890D" w:rsidRDefault="00E631DB" w14:paraId="6A05A809" w14:textId="04A8A74F">
      <w:pPr>
        <w:pStyle w:val="Textoindependiente"/>
        <w:jc w:val="both"/>
        <w:rPr>
          <w:lang w:val="es-MX"/>
        </w:rPr>
      </w:pPr>
      <w:r w:rsidRPr="2AA4890D">
        <w:rPr>
          <w:b/>
          <w:bCs/>
          <w:lang w:val="es-MX"/>
        </w:rPr>
        <w:t>FECHA DE PRESENTACIÓN DEL INFORME:</w:t>
      </w:r>
      <w:r w:rsidR="0061233A">
        <w:rPr>
          <w:lang w:val="es-MX"/>
        </w:rPr>
        <w:t xml:space="preserve"> </w:t>
      </w:r>
      <w:r w:rsidR="00732B98">
        <w:rPr>
          <w:lang w:val="es-MX"/>
        </w:rPr>
        <w:t>03</w:t>
      </w:r>
      <w:r w:rsidR="00AA6C0F">
        <w:rPr>
          <w:lang w:val="es-MX"/>
        </w:rPr>
        <w:t>/</w:t>
      </w:r>
      <w:r w:rsidR="00732B98">
        <w:rPr>
          <w:lang w:val="es-MX"/>
        </w:rPr>
        <w:t>02</w:t>
      </w:r>
      <w:r w:rsidRPr="2AA4890D" w:rsidR="00065E94">
        <w:rPr>
          <w:lang w:val="es-MX"/>
        </w:rPr>
        <w:t>/202</w:t>
      </w:r>
      <w:r w:rsidR="00732B98">
        <w:rPr>
          <w:lang w:val="es-MX"/>
        </w:rPr>
        <w:t>5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83"/>
        <w:gridCol w:w="4979"/>
      </w:tblGrid>
      <w:tr w:rsidRPr="006410AE" w:rsidR="007E1FFC" w:rsidTr="2AA4890D" w14:paraId="5A39BBE3" w14:textId="77777777">
        <w:trPr>
          <w:trHeight w:val="540"/>
        </w:trPr>
        <w:tc>
          <w:tcPr>
            <w:tcW w:w="5056" w:type="dxa"/>
            <w:shd w:val="clear" w:color="auto" w:fill="auto"/>
          </w:tcPr>
          <w:p w:rsidRPr="006410AE" w:rsidR="00082EA3" w:rsidP="00703DFE" w:rsidRDefault="00082EA3" w14:paraId="41C8F396" w14:textId="77777777">
            <w:pPr>
              <w:rPr>
                <w:lang w:val="es-MX"/>
              </w:rPr>
            </w:pPr>
          </w:p>
          <w:p w:rsidRPr="006410AE" w:rsidR="00082EA3" w:rsidP="006410AE" w:rsidRDefault="00082EA3" w14:paraId="72A3D3EC" w14:textId="77777777">
            <w:pPr>
              <w:jc w:val="center"/>
              <w:rPr>
                <w:lang w:val="es-MX"/>
              </w:rPr>
            </w:pPr>
          </w:p>
        </w:tc>
        <w:tc>
          <w:tcPr>
            <w:tcW w:w="5056" w:type="dxa"/>
            <w:shd w:val="clear" w:color="auto" w:fill="auto"/>
          </w:tcPr>
          <w:p w:rsidRPr="006410AE" w:rsidR="007E1FFC" w:rsidP="00703DFE" w:rsidRDefault="007E1FFC" w14:paraId="0D0B940D" w14:textId="77777777">
            <w:pPr>
              <w:rPr>
                <w:lang w:val="es-MX"/>
              </w:rPr>
            </w:pPr>
          </w:p>
        </w:tc>
      </w:tr>
      <w:tr w:rsidRPr="006410AE" w:rsidR="007E1FFC" w:rsidTr="2AA4890D" w14:paraId="58D6E9C5" w14:textId="77777777">
        <w:tc>
          <w:tcPr>
            <w:tcW w:w="5056" w:type="dxa"/>
            <w:shd w:val="clear" w:color="auto" w:fill="auto"/>
          </w:tcPr>
          <w:p w:rsidRPr="009C7311" w:rsidR="009C7311" w:rsidP="008A2B30" w:rsidRDefault="00121D47" w14:paraId="333FAB3A" w14:textId="51737268">
            <w:pPr>
              <w:jc w:val="center"/>
              <w:rPr>
                <w:rStyle w:val="normaltextrun"/>
                <w:bCs/>
                <w:color w:val="000000"/>
                <w:bdr w:val="none" w:color="auto" w:sz="0" w:space="0" w:frame="1"/>
              </w:rPr>
            </w:pPr>
            <w:proofErr w:type="spellStart"/>
            <w:r>
              <w:rPr>
                <w:rStyle w:val="normaltextrun"/>
                <w:bCs/>
                <w:color w:val="000000"/>
                <w:bdr w:val="none" w:color="auto" w:sz="0" w:space="0" w:frame="1"/>
              </w:rPr>
              <w:t>Ahilyn</w:t>
            </w:r>
            <w:proofErr w:type="spellEnd"/>
            <w:r>
              <w:rPr>
                <w:rStyle w:val="normaltextrun"/>
                <w:bCs/>
                <w:color w:val="000000"/>
                <w:bdr w:val="none" w:color="auto" w:sz="0" w:space="0" w:frame="1"/>
              </w:rPr>
              <w:t xml:space="preserve"> </w:t>
            </w:r>
            <w:proofErr w:type="spellStart"/>
            <w:r w:rsidR="006479A1">
              <w:rPr>
                <w:rStyle w:val="normaltextrun"/>
                <w:bCs/>
                <w:color w:val="000000"/>
                <w:bdr w:val="none" w:color="auto" w:sz="0" w:space="0" w:frame="1"/>
              </w:rPr>
              <w:t>Obregon</w:t>
            </w:r>
            <w:proofErr w:type="spellEnd"/>
            <w:r w:rsidR="006479A1">
              <w:rPr>
                <w:rStyle w:val="normaltextrun"/>
                <w:bCs/>
                <w:color w:val="000000"/>
                <w:bdr w:val="none" w:color="auto" w:sz="0" w:space="0" w:frame="1"/>
              </w:rPr>
              <w:t xml:space="preserve"> </w:t>
            </w:r>
            <w:proofErr w:type="spellStart"/>
            <w:r>
              <w:rPr>
                <w:rStyle w:val="normaltextrun"/>
                <w:bCs/>
                <w:color w:val="000000"/>
                <w:bdr w:val="none" w:color="auto" w:sz="0" w:space="0" w:frame="1"/>
              </w:rPr>
              <w:t>Sepulveda</w:t>
            </w:r>
            <w:proofErr w:type="spellEnd"/>
            <w:r>
              <w:rPr>
                <w:rStyle w:val="normaltextrun"/>
                <w:bCs/>
                <w:color w:val="000000"/>
                <w:bdr w:val="none" w:color="auto" w:sz="0" w:space="0" w:frame="1"/>
              </w:rPr>
              <w:t xml:space="preserve"> </w:t>
            </w:r>
          </w:p>
          <w:p w:rsidRPr="00804454" w:rsidR="007E1FFC" w:rsidP="008A2B30" w:rsidRDefault="006479A1" w14:paraId="7B8565F4" w14:textId="040B44CA">
            <w:pPr>
              <w:jc w:val="center"/>
              <w:rPr>
                <w:bCs/>
                <w:lang w:val="es-MX"/>
              </w:rPr>
            </w:pPr>
            <w:r>
              <w:rPr>
                <w:bCs/>
                <w:lang w:val="es-MX"/>
              </w:rPr>
              <w:t>Profesional Universitario Cód. 219 Grado 05</w:t>
            </w:r>
            <w:r w:rsidR="00AA6C0F">
              <w:rPr>
                <w:bCs/>
                <w:lang w:val="es-MX"/>
              </w:rPr>
              <w:t xml:space="preserve"> (E)</w:t>
            </w:r>
          </w:p>
        </w:tc>
        <w:tc>
          <w:tcPr>
            <w:tcW w:w="5056" w:type="dxa"/>
            <w:shd w:val="clear" w:color="auto" w:fill="auto"/>
          </w:tcPr>
          <w:p w:rsidR="008415E4" w:rsidP="008A2B30" w:rsidRDefault="00732B98" w14:paraId="67CE9F54" w14:textId="67B2C123">
            <w:pPr>
              <w:jc w:val="center"/>
              <w:rPr>
                <w:bCs/>
                <w:lang w:val="es-MX"/>
              </w:rPr>
            </w:pPr>
            <w:proofErr w:type="spellStart"/>
            <w:r>
              <w:rPr>
                <w:bCs/>
                <w:lang w:val="es-MX"/>
              </w:rPr>
              <w:t>Jhon</w:t>
            </w:r>
            <w:proofErr w:type="spellEnd"/>
            <w:r>
              <w:rPr>
                <w:bCs/>
                <w:lang w:val="es-MX"/>
              </w:rPr>
              <w:t xml:space="preserve"> Fredy </w:t>
            </w:r>
            <w:proofErr w:type="spellStart"/>
            <w:r>
              <w:rPr>
                <w:bCs/>
                <w:lang w:val="es-MX"/>
              </w:rPr>
              <w:t>Mendez</w:t>
            </w:r>
            <w:proofErr w:type="spellEnd"/>
          </w:p>
          <w:p w:rsidRPr="00804454" w:rsidR="007E1FFC" w:rsidP="008A2B30" w:rsidRDefault="008A2B30" w14:paraId="16AAB219" w14:textId="6808E96E">
            <w:pPr>
              <w:jc w:val="center"/>
              <w:rPr>
                <w:bCs/>
                <w:lang w:val="es-MX"/>
              </w:rPr>
            </w:pPr>
            <w:r w:rsidRPr="00804454">
              <w:rPr>
                <w:bCs/>
                <w:lang w:val="es-MX"/>
              </w:rPr>
              <w:t>C</w:t>
            </w:r>
            <w:r w:rsidR="00732B98">
              <w:rPr>
                <w:bCs/>
                <w:lang w:val="es-MX"/>
              </w:rPr>
              <w:t>C 80.219.476</w:t>
            </w:r>
          </w:p>
        </w:tc>
      </w:tr>
    </w:tbl>
    <w:p w:rsidRPr="001F0107" w:rsidR="00286021" w:rsidP="4FC18A01" w:rsidRDefault="00286021" w14:paraId="3EE43C5D" w14:textId="26456079">
      <w:pPr>
        <w:rPr>
          <w:color w:val="D0CECE" w:themeColor="background2" w:themeShade="E6"/>
          <w:sz w:val="16"/>
          <w:szCs w:val="16"/>
          <w:lang w:val="es-MX"/>
        </w:rPr>
      </w:pPr>
      <w:r w:rsidRPr="4FC18A01">
        <w:rPr>
          <w:sz w:val="16"/>
          <w:szCs w:val="16"/>
          <w:lang w:val="es-MX"/>
        </w:rPr>
        <w:t>Nombre apoyo a la Supervisión:</w:t>
      </w:r>
      <w:r w:rsidRPr="4FC18A01" w:rsidR="004C59B9">
        <w:rPr>
          <w:color w:val="D0CECE" w:themeColor="background2" w:themeShade="E6"/>
          <w:sz w:val="16"/>
          <w:szCs w:val="16"/>
          <w:lang w:val="es-MX"/>
        </w:rPr>
        <w:t xml:space="preserve"> </w:t>
      </w:r>
    </w:p>
    <w:p w:rsidRPr="001F0107" w:rsidR="004C59B9" w:rsidP="001F0107" w:rsidRDefault="00286021" w14:paraId="604013AF" w14:textId="7143A715">
      <w:pPr>
        <w:rPr>
          <w:sz w:val="16"/>
          <w:szCs w:val="16"/>
          <w:lang w:val="es-MX"/>
        </w:rPr>
      </w:pPr>
      <w:r w:rsidRPr="4FC18A01">
        <w:rPr>
          <w:sz w:val="16"/>
          <w:szCs w:val="16"/>
          <w:lang w:val="es-MX"/>
        </w:rPr>
        <w:t>Cargo:</w:t>
      </w:r>
    </w:p>
    <w:p w:rsidRPr="00065E94" w:rsidR="004C59B9" w:rsidP="004C59B9" w:rsidRDefault="00286021" w14:paraId="1A859F34" w14:textId="77777777">
      <w:pPr>
        <w:rPr>
          <w:color w:val="D0CECE"/>
          <w:sz w:val="16"/>
          <w:szCs w:val="16"/>
          <w:lang w:val="es-MX"/>
        </w:rPr>
      </w:pPr>
      <w:proofErr w:type="spellStart"/>
      <w:r w:rsidRPr="00065E94">
        <w:rPr>
          <w:sz w:val="16"/>
          <w:szCs w:val="16"/>
          <w:lang w:val="es-MX"/>
        </w:rPr>
        <w:t>Vo</w:t>
      </w:r>
      <w:proofErr w:type="spellEnd"/>
      <w:r w:rsidRPr="00065E94">
        <w:rPr>
          <w:sz w:val="16"/>
          <w:szCs w:val="16"/>
          <w:lang w:val="es-MX"/>
        </w:rPr>
        <w:t xml:space="preserve"> Bo Apoyo a la supervisió</w:t>
      </w:r>
      <w:r w:rsidRPr="00065E94" w:rsidR="004C59B9">
        <w:rPr>
          <w:sz w:val="16"/>
          <w:szCs w:val="16"/>
          <w:lang w:val="es-MX"/>
        </w:rPr>
        <w:t xml:space="preserve">n </w:t>
      </w:r>
      <w:r w:rsidRPr="00065E94" w:rsidR="004C59B9">
        <w:rPr>
          <w:color w:val="D0CECE"/>
          <w:sz w:val="16"/>
          <w:szCs w:val="16"/>
          <w:lang w:val="es-MX"/>
        </w:rPr>
        <w:t>Indicar si aplica y diligenciar el campo</w:t>
      </w:r>
    </w:p>
    <w:p w:rsidRPr="00065E94" w:rsidR="004C59B9" w:rsidP="008F6FDF" w:rsidRDefault="004C59B9" w14:paraId="0E27B00A" w14:textId="77777777">
      <w:pPr>
        <w:pStyle w:val="Caracteresenmarcados"/>
        <w:rPr>
          <w:sz w:val="16"/>
          <w:szCs w:val="16"/>
        </w:rPr>
      </w:pPr>
    </w:p>
    <w:p w:rsidRPr="00065E94" w:rsidR="00311A9D" w:rsidP="008F6FDF" w:rsidRDefault="00311A9D" w14:paraId="114F78F9" w14:textId="77777777">
      <w:pPr>
        <w:pStyle w:val="Caracteresenmarcados"/>
        <w:rPr>
          <w:color w:val="FF0000"/>
          <w:sz w:val="16"/>
          <w:szCs w:val="16"/>
        </w:rPr>
      </w:pPr>
      <w:r w:rsidRPr="00065E94">
        <w:rPr>
          <w:sz w:val="16"/>
          <w:szCs w:val="16"/>
        </w:rPr>
        <w:t>Anexo:</w:t>
      </w:r>
    </w:p>
    <w:p w:rsidRPr="00065E94" w:rsidR="00311A9D" w:rsidP="008F6FDF" w:rsidRDefault="00311A9D" w14:paraId="175CE1F7" w14:textId="77777777">
      <w:pPr>
        <w:pStyle w:val="Lista"/>
        <w:rPr>
          <w:sz w:val="16"/>
          <w:szCs w:val="16"/>
          <w:lang w:val="es-MX"/>
        </w:rPr>
      </w:pPr>
      <w:r w:rsidRPr="00065E94">
        <w:rPr>
          <w:sz w:val="16"/>
          <w:szCs w:val="16"/>
          <w:lang w:val="es-MX"/>
        </w:rPr>
        <w:t>*Certificación</w:t>
      </w:r>
      <w:r w:rsidRPr="00065E94" w:rsidR="003B133C">
        <w:rPr>
          <w:sz w:val="16"/>
          <w:szCs w:val="16"/>
          <w:lang w:val="es-MX"/>
        </w:rPr>
        <w:t xml:space="preserve"> e información para pago</w:t>
      </w:r>
      <w:r w:rsidRPr="00065E94">
        <w:rPr>
          <w:sz w:val="16"/>
          <w:szCs w:val="16"/>
          <w:lang w:val="es-MX"/>
        </w:rPr>
        <w:t xml:space="preserve"> expedida por el Supervisor.</w:t>
      </w:r>
    </w:p>
    <w:p w:rsidRPr="00065E94" w:rsidR="00311A9D" w:rsidP="008F6FDF" w:rsidRDefault="00311A9D" w14:paraId="4FA6E91A" w14:textId="77777777">
      <w:pPr>
        <w:pStyle w:val="Lista"/>
        <w:rPr>
          <w:sz w:val="16"/>
          <w:szCs w:val="16"/>
          <w:lang w:val="es-MX"/>
        </w:rPr>
      </w:pPr>
      <w:r w:rsidRPr="00065E94">
        <w:rPr>
          <w:sz w:val="16"/>
          <w:szCs w:val="16"/>
          <w:lang w:val="es-MX"/>
        </w:rPr>
        <w:t xml:space="preserve">*Certificación Pagos Seguridad Social </w:t>
      </w:r>
    </w:p>
    <w:p w:rsidRPr="00065E94" w:rsidR="00311A9D" w:rsidP="008F6FDF" w:rsidRDefault="00311A9D" w14:paraId="52EE6233" w14:textId="77777777">
      <w:pPr>
        <w:pStyle w:val="Lista"/>
        <w:rPr>
          <w:sz w:val="16"/>
          <w:szCs w:val="16"/>
          <w:lang w:val="es-MX"/>
        </w:rPr>
      </w:pPr>
      <w:r w:rsidRPr="00065E94">
        <w:rPr>
          <w:sz w:val="16"/>
          <w:szCs w:val="16"/>
          <w:lang w:val="es-MX"/>
        </w:rPr>
        <w:t>*Certificación de descuento.</w:t>
      </w:r>
    </w:p>
    <w:p w:rsidRPr="00065E94" w:rsidR="00950247" w:rsidP="00C27A3B" w:rsidRDefault="00950247" w14:paraId="60061E4C" w14:textId="77777777">
      <w:pPr>
        <w:jc w:val="both"/>
        <w:rPr>
          <w:sz w:val="16"/>
          <w:szCs w:val="16"/>
          <w:lang w:val="es-MX"/>
        </w:rPr>
      </w:pPr>
    </w:p>
    <w:p w:rsidRPr="00065E94" w:rsidR="00AE657A" w:rsidP="00082EA3" w:rsidRDefault="00AE657A" w14:paraId="76FBC38D" w14:textId="77777777">
      <w:pPr>
        <w:pStyle w:val="Textoindependienteprimerasangra2"/>
        <w:ind w:firstLine="0"/>
        <w:jc w:val="both"/>
        <w:rPr>
          <w:b/>
          <w:sz w:val="16"/>
          <w:szCs w:val="16"/>
          <w:lang w:val="es-MX"/>
        </w:rPr>
      </w:pPr>
      <w:r w:rsidRPr="00065E94">
        <w:rPr>
          <w:b/>
          <w:sz w:val="16"/>
          <w:szCs w:val="16"/>
          <w:lang w:val="es-MX"/>
        </w:rPr>
        <w:t>NOTA:</w:t>
      </w:r>
    </w:p>
    <w:p w:rsidRPr="00065E94" w:rsidR="00EF0C0E" w:rsidP="2AA4890D" w:rsidRDefault="004574AC" w14:paraId="279D80E4" w14:textId="77777777">
      <w:pPr>
        <w:pStyle w:val="Textoindependienteprimerasangra2"/>
        <w:ind w:firstLine="0"/>
        <w:jc w:val="both"/>
        <w:rPr>
          <w:b/>
          <w:bCs/>
          <w:sz w:val="12"/>
          <w:szCs w:val="12"/>
        </w:rPr>
      </w:pPr>
      <w:r w:rsidRPr="2AA4890D">
        <w:rPr>
          <w:b/>
          <w:bCs/>
          <w:sz w:val="16"/>
          <w:szCs w:val="16"/>
          <w:lang w:val="es-MX"/>
        </w:rPr>
        <w:t>E</w:t>
      </w:r>
      <w:r w:rsidRPr="2AA4890D">
        <w:rPr>
          <w:b/>
          <w:bCs/>
          <w:sz w:val="12"/>
          <w:szCs w:val="12"/>
          <w:lang w:val="es-MX"/>
        </w:rPr>
        <w:t>STE FORMATO CONTIENE LA INFORMACIÓN MÍNIMA REQUERIDA PARA CADA UNO DE LOS PROCEDIMIENTOS O TRÁMITES PARA LOS CUALES SE HA ESTABLECIDO, NO SE PUEDE ELIMINAR NI PARCIAL NI TOTALMENTE LA INFORMACIÓN AQUÍ CONTENIDA; SÍ ALGÚN ESPACIO NO APLICA ESCRIBIR QUE N/A; AL DILIGENCIAR</w:t>
      </w:r>
      <w:r w:rsidRPr="2AA4890D" w:rsidR="00082EA3">
        <w:rPr>
          <w:b/>
          <w:bCs/>
          <w:sz w:val="12"/>
          <w:szCs w:val="12"/>
          <w:lang w:val="es-MX"/>
        </w:rPr>
        <w:t xml:space="preserve"> </w:t>
      </w:r>
      <w:r w:rsidRPr="2AA4890D">
        <w:rPr>
          <w:b/>
          <w:bCs/>
          <w:sz w:val="12"/>
          <w:szCs w:val="12"/>
          <w:lang w:val="es-MX"/>
        </w:rPr>
        <w:t>LAS</w:t>
      </w:r>
      <w:r w:rsidRPr="2AA4890D" w:rsidR="00082EA3">
        <w:rPr>
          <w:b/>
          <w:bCs/>
          <w:sz w:val="12"/>
          <w:szCs w:val="12"/>
          <w:lang w:val="es-MX"/>
        </w:rPr>
        <w:t xml:space="preserve"> CASILLAS</w:t>
      </w:r>
      <w:r w:rsidRPr="2AA4890D">
        <w:rPr>
          <w:b/>
          <w:bCs/>
          <w:sz w:val="12"/>
          <w:szCs w:val="12"/>
          <w:lang w:val="es-MX"/>
        </w:rPr>
        <w:t xml:space="preserve"> NO DEBEN </w:t>
      </w:r>
      <w:r w:rsidRPr="2AA4890D" w:rsidR="005C0CBC">
        <w:rPr>
          <w:b/>
          <w:bCs/>
          <w:sz w:val="12"/>
          <w:szCs w:val="12"/>
          <w:lang w:val="es-MX"/>
        </w:rPr>
        <w:t>QUEDAR ESPACIOS EN BLANCO.</w:t>
      </w:r>
      <w:r w:rsidRPr="2AA4890D">
        <w:rPr>
          <w:b/>
          <w:bCs/>
          <w:sz w:val="12"/>
          <w:szCs w:val="12"/>
          <w:lang w:val="es-MX"/>
        </w:rPr>
        <w:t xml:space="preserve"> EL ESPACIO DE LAS FIR</w:t>
      </w:r>
      <w:r w:rsidRPr="2AA4890D" w:rsidR="005C0CBC">
        <w:rPr>
          <w:b/>
          <w:bCs/>
          <w:sz w:val="12"/>
          <w:szCs w:val="12"/>
          <w:lang w:val="es-MX"/>
        </w:rPr>
        <w:t>MAS HACE PARTE INTEGRAL DEL FORMATO</w:t>
      </w:r>
      <w:r w:rsidRPr="2AA4890D">
        <w:rPr>
          <w:b/>
          <w:bCs/>
          <w:sz w:val="12"/>
          <w:szCs w:val="12"/>
          <w:lang w:val="es-MX"/>
        </w:rPr>
        <w:t>, RAZÓN POR LA CUAL NO DEBE QUEDAR EN UNA HOJA SEPARADA</w:t>
      </w:r>
      <w:r w:rsidRPr="2AA4890D" w:rsidR="005C0CBC">
        <w:rPr>
          <w:b/>
          <w:bCs/>
          <w:sz w:val="12"/>
          <w:szCs w:val="12"/>
          <w:lang w:val="es-MX"/>
        </w:rPr>
        <w:t xml:space="preserve">. </w:t>
      </w:r>
      <w:r w:rsidRPr="2AA4890D" w:rsidR="00702CE2">
        <w:rPr>
          <w:b/>
          <w:bCs/>
          <w:sz w:val="12"/>
          <w:szCs w:val="12"/>
          <w:lang w:val="es-MX"/>
        </w:rPr>
        <w:t xml:space="preserve">LOS ESPACIOS MARCADOS CON GRIS </w:t>
      </w:r>
      <w:r w:rsidRPr="2AA4890D" w:rsidR="005C0CBC">
        <w:rPr>
          <w:b/>
          <w:bCs/>
          <w:sz w:val="12"/>
          <w:szCs w:val="12"/>
          <w:lang w:val="es-MX"/>
        </w:rPr>
        <w:t>DEBEN SER DILIGENCIADOS Y REM</w:t>
      </w:r>
      <w:r w:rsidRPr="2AA4890D">
        <w:rPr>
          <w:b/>
          <w:bCs/>
          <w:sz w:val="12"/>
          <w:szCs w:val="12"/>
          <w:lang w:val="es-MX"/>
        </w:rPr>
        <w:t xml:space="preserve">PLAZADOS </w:t>
      </w:r>
      <w:r w:rsidRPr="2AA4890D" w:rsidR="005C0CBC">
        <w:rPr>
          <w:b/>
          <w:bCs/>
          <w:sz w:val="12"/>
          <w:szCs w:val="12"/>
          <w:lang w:val="es-MX"/>
        </w:rPr>
        <w:t>EN</w:t>
      </w:r>
      <w:r w:rsidRPr="2AA4890D">
        <w:rPr>
          <w:b/>
          <w:bCs/>
          <w:sz w:val="12"/>
          <w:szCs w:val="12"/>
          <w:lang w:val="es-MX"/>
        </w:rPr>
        <w:t xml:space="preserve"> TODO</w:t>
      </w:r>
      <w:r w:rsidRPr="2AA4890D" w:rsidR="005C0CBC">
        <w:rPr>
          <w:b/>
          <w:bCs/>
          <w:sz w:val="12"/>
          <w:szCs w:val="12"/>
          <w:lang w:val="es-MX"/>
        </w:rPr>
        <w:t xml:space="preserve"> </w:t>
      </w:r>
      <w:r w:rsidRPr="2AA4890D" w:rsidR="002D21F2">
        <w:rPr>
          <w:b/>
          <w:bCs/>
          <w:sz w:val="12"/>
          <w:szCs w:val="12"/>
          <w:lang w:val="es-MX"/>
        </w:rPr>
        <w:t>EL DOCUMENTO</w:t>
      </w:r>
      <w:r w:rsidRPr="2AA4890D">
        <w:rPr>
          <w:b/>
          <w:bCs/>
          <w:sz w:val="12"/>
          <w:szCs w:val="12"/>
          <w:lang w:val="es-MX"/>
        </w:rPr>
        <w:t>.</w:t>
      </w:r>
    </w:p>
    <w:sectPr w:rsidRPr="00065E94" w:rsidR="00EF0C0E" w:rsidSect="002C5F78">
      <w:headerReference w:type="default" r:id="rId10"/>
      <w:footerReference w:type="default" r:id="rId11"/>
      <w:pgSz w:w="12240" w:h="18720" w:orient="portrait" w:code="41"/>
      <w:pgMar w:top="1418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C74" w:rsidRDefault="00551C74" w14:paraId="7854B94F" w14:textId="77777777">
      <w:r>
        <w:separator/>
      </w:r>
    </w:p>
  </w:endnote>
  <w:endnote w:type="continuationSeparator" w:id="0">
    <w:p w:rsidR="00551C74" w:rsidRDefault="00551C74" w14:paraId="323001F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Pr="0082726C" w:rsidR="002E1F1D" w:rsidP="0082726C" w:rsidRDefault="002E1F1D" w14:paraId="3E89F214" w14:textId="77777777">
    <w:pPr>
      <w:pStyle w:val="Piedepgina"/>
      <w:tabs>
        <w:tab w:val="clear" w:pos="4419"/>
        <w:tab w:val="clear" w:pos="8838"/>
        <w:tab w:val="center" w:pos="8931"/>
        <w:tab w:val="right" w:pos="9781"/>
      </w:tabs>
      <w:ind w:left="1276"/>
      <w:rPr>
        <w:sz w:val="16"/>
        <w:lang w:val="es-MX"/>
      </w:rPr>
    </w:pPr>
    <w:r>
      <w:rPr>
        <w:rFonts w:ascii="Arial" w:hAnsi="Arial"/>
        <w:sz w:val="16"/>
        <w:lang w:val="es-MX"/>
      </w:rPr>
      <w:tab/>
    </w:r>
    <w:proofErr w:type="spellStart"/>
    <w:r w:rsidRPr="0082726C">
      <w:rPr>
        <w:color w:val="000000"/>
        <w:lang w:eastAsia="es-CO"/>
      </w:rPr>
      <w:t>Vr</w:t>
    </w:r>
    <w:proofErr w:type="spellEnd"/>
    <w:r w:rsidRPr="0082726C">
      <w:rPr>
        <w:color w:val="000000"/>
        <w:lang w:eastAsia="es-CO"/>
      </w:rPr>
      <w:t>. 01; 15/09/2021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C74" w:rsidRDefault="00551C74" w14:paraId="395AAA51" w14:textId="77777777">
      <w:r>
        <w:separator/>
      </w:r>
    </w:p>
  </w:footnote>
  <w:footnote w:type="continuationSeparator" w:id="0">
    <w:p w:rsidR="00551C74" w:rsidRDefault="00551C74" w14:paraId="775EBA6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tbl>
    <w:tblPr>
      <w:tblW w:w="4871" w:type="pct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1556"/>
      <w:gridCol w:w="4519"/>
      <w:gridCol w:w="1675"/>
      <w:gridCol w:w="1955"/>
    </w:tblGrid>
    <w:tr w:rsidRPr="000B17D4" w:rsidR="002E1F1D" w:rsidTr="007B45C6" w14:paraId="73080FC4" w14:textId="77777777">
      <w:trPr>
        <w:cantSplit/>
        <w:trHeight w:val="416"/>
      </w:trPr>
      <w:tc>
        <w:tcPr>
          <w:tcW w:w="802" w:type="pct"/>
          <w:vMerge w:val="restart"/>
        </w:tcPr>
        <w:p w:rsidRPr="000B17D4" w:rsidR="002E1F1D" w:rsidP="00016FFB" w:rsidRDefault="002E1F1D" w14:paraId="250C8C63" w14:textId="77777777">
          <w:pPr>
            <w:rPr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7728" behindDoc="1" locked="0" layoutInCell="1" allowOverlap="1" wp14:anchorId="4F3F343D" wp14:editId="07777777">
                <wp:simplePos x="0" y="0"/>
                <wp:positionH relativeFrom="column">
                  <wp:posOffset>76835</wp:posOffset>
                </wp:positionH>
                <wp:positionV relativeFrom="paragraph">
                  <wp:posOffset>114300</wp:posOffset>
                </wp:positionV>
                <wp:extent cx="723900" cy="815340"/>
                <wp:effectExtent l="0" t="0" r="0" b="0"/>
                <wp:wrapTight wrapText="bothSides">
                  <wp:wrapPolygon edited="0">
                    <wp:start x="0" y="0"/>
                    <wp:lineTo x="0" y="21196"/>
                    <wp:lineTo x="21032" y="21196"/>
                    <wp:lineTo x="21032" y="0"/>
                    <wp:lineTo x="0" y="0"/>
                  </wp:wrapPolygon>
                </wp:wrapTight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815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328" w:type="pct"/>
          <w:vMerge w:val="restart"/>
          <w:shd w:val="clear" w:color="auto" w:fill="FFFFFF"/>
          <w:vAlign w:val="center"/>
        </w:tcPr>
        <w:p w:rsidRPr="00D52BC4" w:rsidR="002E1F1D" w:rsidP="00382164" w:rsidRDefault="002E1F1D" w14:paraId="7807145A" w14:textId="77777777">
          <w:pPr>
            <w:pStyle w:val="Encabezado"/>
            <w:tabs>
              <w:tab w:val="left" w:pos="497"/>
              <w:tab w:val="left" w:pos="1490"/>
            </w:tabs>
            <w:spacing w:before="40"/>
            <w:jc w:val="center"/>
            <w:rPr>
              <w:b/>
            </w:rPr>
          </w:pPr>
          <w:r w:rsidRPr="00D52BC4">
            <w:rPr>
              <w:b/>
            </w:rPr>
            <w:t>GESTIÓN CONTRACTUAL</w:t>
          </w:r>
        </w:p>
      </w:tc>
      <w:tc>
        <w:tcPr>
          <w:tcW w:w="863" w:type="pct"/>
          <w:shd w:val="clear" w:color="auto" w:fill="FFFFFF"/>
          <w:vAlign w:val="center"/>
        </w:tcPr>
        <w:p w:rsidRPr="00D52BC4" w:rsidR="002E1F1D" w:rsidP="007B45C6" w:rsidRDefault="002E1F1D" w14:paraId="41DC9110" w14:textId="77777777">
          <w:pPr>
            <w:pStyle w:val="Encabezado"/>
            <w:spacing w:before="40"/>
            <w:jc w:val="center"/>
            <w:rPr>
              <w:b/>
            </w:rPr>
          </w:pPr>
          <w:r w:rsidRPr="00D52BC4">
            <w:rPr>
              <w:b/>
            </w:rPr>
            <w:t>CÓDIGO</w:t>
          </w:r>
        </w:p>
      </w:tc>
      <w:tc>
        <w:tcPr>
          <w:tcW w:w="1007" w:type="pct"/>
          <w:shd w:val="clear" w:color="auto" w:fill="FFFFFF"/>
          <w:vAlign w:val="center"/>
        </w:tcPr>
        <w:p w:rsidRPr="00D52BC4" w:rsidR="002E1F1D" w:rsidP="00922A1B" w:rsidRDefault="002E1F1D" w14:paraId="35E4762A" w14:textId="77777777">
          <w:pPr>
            <w:pStyle w:val="Encabezado"/>
            <w:spacing w:before="40"/>
            <w:jc w:val="center"/>
            <w:rPr>
              <w:b/>
            </w:rPr>
          </w:pPr>
          <w:r>
            <w:rPr>
              <w:b/>
            </w:rPr>
            <w:t>A-GCO-FT-002</w:t>
          </w:r>
        </w:p>
      </w:tc>
    </w:tr>
    <w:tr w:rsidRPr="000B17D4" w:rsidR="002E1F1D" w:rsidTr="004E4F48" w14:paraId="732E8C47" w14:textId="77777777">
      <w:trPr>
        <w:cantSplit/>
        <w:trHeight w:val="416"/>
      </w:trPr>
      <w:tc>
        <w:tcPr>
          <w:tcW w:w="802" w:type="pct"/>
          <w:vMerge/>
        </w:tcPr>
        <w:p w:rsidRPr="000B17D4" w:rsidR="002E1F1D" w:rsidP="00016FFB" w:rsidRDefault="002E1F1D" w14:paraId="3DEEC669" w14:textId="77777777">
          <w:pPr>
            <w:jc w:val="both"/>
          </w:pPr>
        </w:p>
      </w:tc>
      <w:tc>
        <w:tcPr>
          <w:tcW w:w="2328" w:type="pct"/>
          <w:vMerge/>
          <w:shd w:val="clear" w:color="auto" w:fill="FFFFFF"/>
        </w:tcPr>
        <w:p w:rsidRPr="00D52BC4" w:rsidR="002E1F1D" w:rsidP="00016FFB" w:rsidRDefault="002E1F1D" w14:paraId="3656B9AB" w14:textId="77777777">
          <w:pPr>
            <w:pStyle w:val="Encabezado"/>
            <w:tabs>
              <w:tab w:val="left" w:pos="497"/>
              <w:tab w:val="left" w:pos="1490"/>
            </w:tabs>
            <w:spacing w:before="40"/>
            <w:jc w:val="center"/>
            <w:rPr>
              <w:b/>
            </w:rPr>
          </w:pPr>
        </w:p>
      </w:tc>
      <w:tc>
        <w:tcPr>
          <w:tcW w:w="863" w:type="pct"/>
          <w:shd w:val="clear" w:color="auto" w:fill="FFFFFF"/>
          <w:vAlign w:val="center"/>
        </w:tcPr>
        <w:p w:rsidRPr="00D52BC4" w:rsidR="002E1F1D" w:rsidP="004E4F48" w:rsidRDefault="002E1F1D" w14:paraId="4BFB246C" w14:textId="77777777">
          <w:pPr>
            <w:pStyle w:val="Encabezado"/>
            <w:spacing w:before="40"/>
            <w:jc w:val="center"/>
            <w:rPr>
              <w:b/>
              <w:snapToGrid w:val="0"/>
            </w:rPr>
          </w:pPr>
          <w:r w:rsidRPr="00D52BC4">
            <w:rPr>
              <w:b/>
            </w:rPr>
            <w:t>VERSIÓN</w:t>
          </w:r>
        </w:p>
      </w:tc>
      <w:tc>
        <w:tcPr>
          <w:tcW w:w="1007" w:type="pct"/>
          <w:shd w:val="clear" w:color="auto" w:fill="FFFFFF"/>
          <w:vAlign w:val="center"/>
        </w:tcPr>
        <w:p w:rsidRPr="00D52BC4" w:rsidR="002E1F1D" w:rsidP="004E4F48" w:rsidRDefault="002E1F1D" w14:paraId="5DA17688" w14:textId="77777777">
          <w:pPr>
            <w:pStyle w:val="Encabezado"/>
            <w:spacing w:before="40"/>
            <w:jc w:val="center"/>
            <w:rPr>
              <w:b/>
              <w:snapToGrid w:val="0"/>
            </w:rPr>
          </w:pPr>
          <w:r>
            <w:rPr>
              <w:b/>
              <w:snapToGrid w:val="0"/>
            </w:rPr>
            <w:t>08</w:t>
          </w:r>
        </w:p>
      </w:tc>
    </w:tr>
    <w:tr w:rsidRPr="000B17D4" w:rsidR="002E1F1D" w:rsidTr="00922A1B" w14:paraId="3EBBEABF" w14:textId="77777777">
      <w:trPr>
        <w:cantSplit/>
        <w:trHeight w:val="217"/>
      </w:trPr>
      <w:tc>
        <w:tcPr>
          <w:tcW w:w="802" w:type="pct"/>
          <w:vMerge/>
        </w:tcPr>
        <w:p w:rsidRPr="000B17D4" w:rsidR="002E1F1D" w:rsidP="00016FFB" w:rsidRDefault="002E1F1D" w14:paraId="45FB0818" w14:textId="77777777">
          <w:pPr>
            <w:jc w:val="both"/>
          </w:pPr>
        </w:p>
      </w:tc>
      <w:tc>
        <w:tcPr>
          <w:tcW w:w="2328" w:type="pct"/>
          <w:vMerge w:val="restart"/>
          <w:shd w:val="clear" w:color="auto" w:fill="FFFFFF"/>
          <w:vAlign w:val="center"/>
        </w:tcPr>
        <w:p w:rsidRPr="004409BE" w:rsidR="002E1F1D" w:rsidP="004933C1" w:rsidRDefault="002E1F1D" w14:paraId="374A5986" w14:textId="77777777">
          <w:pPr>
            <w:pStyle w:val="Puesto"/>
            <w:rPr>
              <w:rFonts w:ascii="Times New Roman" w:hAnsi="Times New Roman"/>
              <w:bCs w:val="0"/>
              <w:kern w:val="0"/>
              <w:sz w:val="20"/>
              <w:szCs w:val="20"/>
            </w:rPr>
          </w:pPr>
          <w:r>
            <w:rPr>
              <w:rFonts w:ascii="Times New Roman" w:hAnsi="Times New Roman"/>
              <w:bCs w:val="0"/>
              <w:kern w:val="0"/>
              <w:sz w:val="20"/>
              <w:szCs w:val="20"/>
            </w:rPr>
            <w:t xml:space="preserve">INFORME </w:t>
          </w:r>
          <w:r w:rsidRPr="004409BE">
            <w:rPr>
              <w:rFonts w:ascii="Times New Roman" w:hAnsi="Times New Roman"/>
              <w:bCs w:val="0"/>
              <w:kern w:val="0"/>
              <w:sz w:val="20"/>
              <w:szCs w:val="20"/>
            </w:rPr>
            <w:t>DE ACTIVIDADES</w:t>
          </w:r>
        </w:p>
        <w:p w:rsidRPr="00D52BC4" w:rsidR="002E1F1D" w:rsidP="004933C1" w:rsidRDefault="002E1F1D" w14:paraId="63DEE254" w14:textId="77777777">
          <w:pPr>
            <w:jc w:val="center"/>
            <w:rPr>
              <w:b/>
            </w:rPr>
          </w:pPr>
          <w:r w:rsidRPr="00A6684D">
            <w:rPr>
              <w:b/>
            </w:rPr>
            <w:t>CONTRATO</w:t>
          </w:r>
        </w:p>
      </w:tc>
      <w:tc>
        <w:tcPr>
          <w:tcW w:w="863" w:type="pct"/>
          <w:shd w:val="clear" w:color="auto" w:fill="FFFFFF"/>
        </w:tcPr>
        <w:p w:rsidRPr="00D52BC4" w:rsidR="002E1F1D" w:rsidP="00016FFB" w:rsidRDefault="002E1F1D" w14:paraId="1DBF7D85" w14:textId="77777777">
          <w:pPr>
            <w:pStyle w:val="Encabezado"/>
            <w:spacing w:before="40"/>
            <w:jc w:val="center"/>
            <w:rPr>
              <w:b/>
              <w:snapToGrid w:val="0"/>
            </w:rPr>
          </w:pPr>
          <w:r w:rsidRPr="00D52BC4">
            <w:rPr>
              <w:b/>
              <w:snapToGrid w:val="0"/>
            </w:rPr>
            <w:t>PÁGINA</w:t>
          </w:r>
        </w:p>
      </w:tc>
      <w:tc>
        <w:tcPr>
          <w:tcW w:w="1007" w:type="pct"/>
          <w:shd w:val="clear" w:color="auto" w:fill="FFFFFF"/>
          <w:vAlign w:val="center"/>
        </w:tcPr>
        <w:p w:rsidRPr="00D52BC4" w:rsidR="002E1F1D" w:rsidP="00922A1B" w:rsidRDefault="002E1F1D" w14:paraId="16303AAD" w14:textId="1DB3BBD6">
          <w:pPr>
            <w:jc w:val="center"/>
          </w:pPr>
          <w:r w:rsidRPr="00D52BC4">
            <w:rPr>
              <w:b/>
            </w:rPr>
            <w:fldChar w:fldCharType="begin"/>
          </w:r>
          <w:r w:rsidRPr="00D52BC4">
            <w:rPr>
              <w:b/>
            </w:rPr>
            <w:instrText xml:space="preserve"> PAGE </w:instrText>
          </w:r>
          <w:r w:rsidRPr="00D52BC4">
            <w:rPr>
              <w:b/>
            </w:rPr>
            <w:fldChar w:fldCharType="separate"/>
          </w:r>
          <w:r w:rsidR="00732B98">
            <w:rPr>
              <w:b/>
              <w:noProof/>
            </w:rPr>
            <w:t>1</w:t>
          </w:r>
          <w:r w:rsidRPr="00D52BC4">
            <w:rPr>
              <w:b/>
            </w:rPr>
            <w:fldChar w:fldCharType="end"/>
          </w:r>
          <w:r w:rsidRPr="00D52BC4">
            <w:rPr>
              <w:b/>
            </w:rPr>
            <w:t xml:space="preserve"> de </w:t>
          </w:r>
          <w:r w:rsidRPr="00D52BC4">
            <w:rPr>
              <w:b/>
            </w:rPr>
            <w:fldChar w:fldCharType="begin"/>
          </w:r>
          <w:r w:rsidRPr="00D52BC4">
            <w:rPr>
              <w:b/>
            </w:rPr>
            <w:instrText xml:space="preserve"> NUMPAGES  </w:instrText>
          </w:r>
          <w:r w:rsidRPr="00D52BC4">
            <w:rPr>
              <w:b/>
            </w:rPr>
            <w:fldChar w:fldCharType="separate"/>
          </w:r>
          <w:r w:rsidR="00732B98">
            <w:rPr>
              <w:b/>
              <w:noProof/>
            </w:rPr>
            <w:t>3</w:t>
          </w:r>
          <w:r w:rsidRPr="00D52BC4">
            <w:rPr>
              <w:b/>
            </w:rPr>
            <w:fldChar w:fldCharType="end"/>
          </w:r>
        </w:p>
      </w:tc>
    </w:tr>
    <w:tr w:rsidRPr="000B17D4" w:rsidR="002E1F1D" w:rsidTr="00922A1B" w14:paraId="6330B5D3" w14:textId="77777777">
      <w:trPr>
        <w:cantSplit/>
        <w:trHeight w:val="409"/>
      </w:trPr>
      <w:tc>
        <w:tcPr>
          <w:tcW w:w="802" w:type="pct"/>
          <w:vMerge/>
        </w:tcPr>
        <w:p w:rsidRPr="000B17D4" w:rsidR="002E1F1D" w:rsidP="00016FFB" w:rsidRDefault="002E1F1D" w14:paraId="049F31CB" w14:textId="77777777">
          <w:pPr>
            <w:jc w:val="both"/>
          </w:pPr>
        </w:p>
      </w:tc>
      <w:tc>
        <w:tcPr>
          <w:tcW w:w="2328" w:type="pct"/>
          <w:vMerge/>
          <w:shd w:val="clear" w:color="auto" w:fill="FFFFFF"/>
        </w:tcPr>
        <w:p w:rsidRPr="00D52BC4" w:rsidR="002E1F1D" w:rsidP="00016FFB" w:rsidRDefault="002E1F1D" w14:paraId="53128261" w14:textId="77777777">
          <w:pPr>
            <w:pStyle w:val="Encabezado"/>
            <w:tabs>
              <w:tab w:val="left" w:pos="497"/>
              <w:tab w:val="left" w:pos="1490"/>
            </w:tabs>
            <w:spacing w:before="40"/>
            <w:jc w:val="center"/>
          </w:pPr>
        </w:p>
      </w:tc>
      <w:tc>
        <w:tcPr>
          <w:tcW w:w="863" w:type="pct"/>
          <w:shd w:val="clear" w:color="auto" w:fill="FFFFFF"/>
        </w:tcPr>
        <w:p w:rsidRPr="00D52BC4" w:rsidR="002E1F1D" w:rsidP="00016FFB" w:rsidRDefault="002E1F1D" w14:paraId="5FF88C84" w14:textId="77777777">
          <w:pPr>
            <w:pStyle w:val="Encabezado"/>
            <w:spacing w:before="40"/>
            <w:jc w:val="center"/>
            <w:rPr>
              <w:b/>
            </w:rPr>
          </w:pPr>
          <w:r w:rsidRPr="00D52BC4">
            <w:rPr>
              <w:b/>
            </w:rPr>
            <w:t>VIGENTE DESDE</w:t>
          </w:r>
        </w:p>
      </w:tc>
      <w:tc>
        <w:tcPr>
          <w:tcW w:w="1007" w:type="pct"/>
          <w:shd w:val="clear" w:color="auto" w:fill="FFFFFF"/>
          <w:vAlign w:val="center"/>
        </w:tcPr>
        <w:p w:rsidRPr="00D52BC4" w:rsidR="002E1F1D" w:rsidP="00922A1B" w:rsidRDefault="002E1F1D" w14:paraId="649E049E" w14:textId="77777777">
          <w:pPr>
            <w:pStyle w:val="Encabezado"/>
            <w:spacing w:before="40"/>
            <w:jc w:val="center"/>
            <w:rPr>
              <w:b/>
            </w:rPr>
          </w:pPr>
          <w:r>
            <w:rPr>
              <w:b/>
            </w:rPr>
            <w:t>04/10/2022</w:t>
          </w:r>
        </w:p>
      </w:tc>
    </w:tr>
  </w:tbl>
  <w:p w:rsidRPr="00C70F09" w:rsidR="002E1F1D" w:rsidP="00C70F09" w:rsidRDefault="002E1F1D" w14:paraId="62486C05" w14:textId="77777777">
    <w:pPr>
      <w:pStyle w:val="Encabezado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96463E"/>
    <w:multiLevelType w:val="multilevel"/>
    <w:tmpl w:val="D3B693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19F50854"/>
    <w:multiLevelType w:val="multilevel"/>
    <w:tmpl w:val="4CA84C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292F2078"/>
    <w:multiLevelType w:val="hybridMultilevel"/>
    <w:tmpl w:val="E9C2571C"/>
    <w:lvl w:ilvl="0" w:tplc="CCC417A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727FBE"/>
    <w:multiLevelType w:val="multilevel"/>
    <w:tmpl w:val="86CEEC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3CE00D81"/>
    <w:multiLevelType w:val="hybridMultilevel"/>
    <w:tmpl w:val="B05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1E146A"/>
    <w:multiLevelType w:val="hybridMultilevel"/>
    <w:tmpl w:val="6F22C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E86A3B"/>
    <w:multiLevelType w:val="multilevel"/>
    <w:tmpl w:val="3376B7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48174E5F"/>
    <w:multiLevelType w:val="multilevel"/>
    <w:tmpl w:val="AEF2FD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4C273A86"/>
    <w:multiLevelType w:val="hybridMultilevel"/>
    <w:tmpl w:val="D4204D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3577B3"/>
    <w:multiLevelType w:val="multilevel"/>
    <w:tmpl w:val="9BEC1F3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0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69C5B47"/>
    <w:multiLevelType w:val="hybridMultilevel"/>
    <w:tmpl w:val="1D7A174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F2388B"/>
    <w:multiLevelType w:val="hybridMultilevel"/>
    <w:tmpl w:val="48C87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7F5770"/>
    <w:multiLevelType w:val="multilevel"/>
    <w:tmpl w:val="3BD47E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  <w:sz w:val="20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7"/>
  </w:num>
  <w:num w:numId="5">
    <w:abstractNumId w:val="10"/>
  </w:num>
  <w:num w:numId="6">
    <w:abstractNumId w:val="6"/>
  </w:num>
  <w:num w:numId="7">
    <w:abstractNumId w:val="4"/>
  </w:num>
  <w:num w:numId="8">
    <w:abstractNumId w:val="11"/>
  </w:num>
  <w:num w:numId="9">
    <w:abstractNumId w:val="5"/>
  </w:num>
  <w:num w:numId="10">
    <w:abstractNumId w:val="12"/>
  </w:num>
  <w:num w:numId="11">
    <w:abstractNumId w:val="2"/>
  </w:num>
  <w:num w:numId="12">
    <w:abstractNumId w:val="8"/>
  </w:num>
  <w:num w:numId="13">
    <w:abstractNumId w:val="3"/>
  </w:num>
  <w:num w:numId="14">
    <w:abstractNumId w:val="3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080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4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00" w:hanging="1440"/>
        </w:pPr>
        <w:rPr>
          <w:rFonts w:hint="default"/>
        </w:rPr>
      </w:lvl>
    </w:lvlOverride>
  </w:num>
  <w:numIdMacAtCleanup w:val="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30"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3B0"/>
    <w:rsid w:val="00000D1F"/>
    <w:rsid w:val="000066B5"/>
    <w:rsid w:val="00006CBA"/>
    <w:rsid w:val="0000744D"/>
    <w:rsid w:val="00007B8F"/>
    <w:rsid w:val="00010C6A"/>
    <w:rsid w:val="00012732"/>
    <w:rsid w:val="00012DBE"/>
    <w:rsid w:val="00016FFB"/>
    <w:rsid w:val="000223EF"/>
    <w:rsid w:val="0002334E"/>
    <w:rsid w:val="0003096D"/>
    <w:rsid w:val="00032068"/>
    <w:rsid w:val="00032964"/>
    <w:rsid w:val="00032F4F"/>
    <w:rsid w:val="00033660"/>
    <w:rsid w:val="000423B0"/>
    <w:rsid w:val="00045063"/>
    <w:rsid w:val="00051D02"/>
    <w:rsid w:val="00054304"/>
    <w:rsid w:val="000554BB"/>
    <w:rsid w:val="00056F6C"/>
    <w:rsid w:val="000646AA"/>
    <w:rsid w:val="000650C2"/>
    <w:rsid w:val="00065E94"/>
    <w:rsid w:val="000709C2"/>
    <w:rsid w:val="000731BB"/>
    <w:rsid w:val="00077D9A"/>
    <w:rsid w:val="0008085B"/>
    <w:rsid w:val="00082ABF"/>
    <w:rsid w:val="00082EA3"/>
    <w:rsid w:val="000847C7"/>
    <w:rsid w:val="00084988"/>
    <w:rsid w:val="00085241"/>
    <w:rsid w:val="000918F4"/>
    <w:rsid w:val="00092AEF"/>
    <w:rsid w:val="00097C00"/>
    <w:rsid w:val="000A2891"/>
    <w:rsid w:val="000A4538"/>
    <w:rsid w:val="000A4561"/>
    <w:rsid w:val="000B17D4"/>
    <w:rsid w:val="000B6459"/>
    <w:rsid w:val="000B70B5"/>
    <w:rsid w:val="000C0117"/>
    <w:rsid w:val="000C1C82"/>
    <w:rsid w:val="000C4FD9"/>
    <w:rsid w:val="000C6190"/>
    <w:rsid w:val="000D5017"/>
    <w:rsid w:val="000D7E6B"/>
    <w:rsid w:val="000F3164"/>
    <w:rsid w:val="001008BC"/>
    <w:rsid w:val="00100E5C"/>
    <w:rsid w:val="00102CA8"/>
    <w:rsid w:val="001116D0"/>
    <w:rsid w:val="0011536F"/>
    <w:rsid w:val="00121D47"/>
    <w:rsid w:val="00124F5D"/>
    <w:rsid w:val="00127212"/>
    <w:rsid w:val="00127C4C"/>
    <w:rsid w:val="00130C5A"/>
    <w:rsid w:val="00131BDC"/>
    <w:rsid w:val="00133173"/>
    <w:rsid w:val="00133C39"/>
    <w:rsid w:val="00147161"/>
    <w:rsid w:val="001518B5"/>
    <w:rsid w:val="0015719A"/>
    <w:rsid w:val="00157CBC"/>
    <w:rsid w:val="00160EE6"/>
    <w:rsid w:val="00161C7A"/>
    <w:rsid w:val="00164563"/>
    <w:rsid w:val="0016671D"/>
    <w:rsid w:val="00173D3A"/>
    <w:rsid w:val="001746AC"/>
    <w:rsid w:val="001746CF"/>
    <w:rsid w:val="001801D3"/>
    <w:rsid w:val="00181B45"/>
    <w:rsid w:val="00185C9E"/>
    <w:rsid w:val="00186589"/>
    <w:rsid w:val="001916F1"/>
    <w:rsid w:val="00192687"/>
    <w:rsid w:val="00192855"/>
    <w:rsid w:val="00194B88"/>
    <w:rsid w:val="00195128"/>
    <w:rsid w:val="001977C4"/>
    <w:rsid w:val="001A5418"/>
    <w:rsid w:val="001A567B"/>
    <w:rsid w:val="001B2509"/>
    <w:rsid w:val="001B651D"/>
    <w:rsid w:val="001D1647"/>
    <w:rsid w:val="001D3527"/>
    <w:rsid w:val="001D3E5A"/>
    <w:rsid w:val="001D426D"/>
    <w:rsid w:val="001D4FE7"/>
    <w:rsid w:val="001E0751"/>
    <w:rsid w:val="001E2889"/>
    <w:rsid w:val="001E2EF1"/>
    <w:rsid w:val="001E37A2"/>
    <w:rsid w:val="001F0107"/>
    <w:rsid w:val="001F0D67"/>
    <w:rsid w:val="00202C07"/>
    <w:rsid w:val="002141E9"/>
    <w:rsid w:val="00216AE6"/>
    <w:rsid w:val="002210A6"/>
    <w:rsid w:val="00224331"/>
    <w:rsid w:val="00224FE7"/>
    <w:rsid w:val="00247342"/>
    <w:rsid w:val="002476E4"/>
    <w:rsid w:val="002573C9"/>
    <w:rsid w:val="002642D3"/>
    <w:rsid w:val="0026458A"/>
    <w:rsid w:val="002706ED"/>
    <w:rsid w:val="00270AE9"/>
    <w:rsid w:val="00285526"/>
    <w:rsid w:val="00286021"/>
    <w:rsid w:val="00290D51"/>
    <w:rsid w:val="002916C4"/>
    <w:rsid w:val="002A1FAD"/>
    <w:rsid w:val="002A22C2"/>
    <w:rsid w:val="002A351D"/>
    <w:rsid w:val="002A5102"/>
    <w:rsid w:val="002A56D6"/>
    <w:rsid w:val="002A5F4D"/>
    <w:rsid w:val="002B2A11"/>
    <w:rsid w:val="002B3789"/>
    <w:rsid w:val="002B5BD9"/>
    <w:rsid w:val="002B69C8"/>
    <w:rsid w:val="002B7938"/>
    <w:rsid w:val="002C2855"/>
    <w:rsid w:val="002C58F2"/>
    <w:rsid w:val="002C5F78"/>
    <w:rsid w:val="002C77A9"/>
    <w:rsid w:val="002D21F2"/>
    <w:rsid w:val="002D25A1"/>
    <w:rsid w:val="002D5043"/>
    <w:rsid w:val="002D6289"/>
    <w:rsid w:val="002E00DE"/>
    <w:rsid w:val="002E1F1D"/>
    <w:rsid w:val="002E341E"/>
    <w:rsid w:val="002E7C07"/>
    <w:rsid w:val="002F2049"/>
    <w:rsid w:val="002F6F31"/>
    <w:rsid w:val="00306C3A"/>
    <w:rsid w:val="00311086"/>
    <w:rsid w:val="00311A9D"/>
    <w:rsid w:val="00314646"/>
    <w:rsid w:val="00320E8A"/>
    <w:rsid w:val="003314B2"/>
    <w:rsid w:val="00336E79"/>
    <w:rsid w:val="00337335"/>
    <w:rsid w:val="0034277F"/>
    <w:rsid w:val="00342A41"/>
    <w:rsid w:val="00347B75"/>
    <w:rsid w:val="00347F98"/>
    <w:rsid w:val="00351B72"/>
    <w:rsid w:val="00352B7C"/>
    <w:rsid w:val="003547E9"/>
    <w:rsid w:val="00354A5C"/>
    <w:rsid w:val="00364C10"/>
    <w:rsid w:val="00365F8F"/>
    <w:rsid w:val="00373A87"/>
    <w:rsid w:val="003754C0"/>
    <w:rsid w:val="0037E92E"/>
    <w:rsid w:val="00382164"/>
    <w:rsid w:val="0039244D"/>
    <w:rsid w:val="003936D7"/>
    <w:rsid w:val="003945A7"/>
    <w:rsid w:val="0039682F"/>
    <w:rsid w:val="003A2034"/>
    <w:rsid w:val="003A2FF4"/>
    <w:rsid w:val="003A59FB"/>
    <w:rsid w:val="003B0C15"/>
    <w:rsid w:val="003B133C"/>
    <w:rsid w:val="003B14B4"/>
    <w:rsid w:val="003B50B9"/>
    <w:rsid w:val="003D0F41"/>
    <w:rsid w:val="003D6F0F"/>
    <w:rsid w:val="003E481D"/>
    <w:rsid w:val="003E658A"/>
    <w:rsid w:val="003F7FE5"/>
    <w:rsid w:val="004055C0"/>
    <w:rsid w:val="004103A0"/>
    <w:rsid w:val="00410F6C"/>
    <w:rsid w:val="00425724"/>
    <w:rsid w:val="00436B6F"/>
    <w:rsid w:val="004409BE"/>
    <w:rsid w:val="004417B5"/>
    <w:rsid w:val="00447E05"/>
    <w:rsid w:val="00450366"/>
    <w:rsid w:val="00450CD8"/>
    <w:rsid w:val="004519CB"/>
    <w:rsid w:val="00456CAA"/>
    <w:rsid w:val="00456D55"/>
    <w:rsid w:val="00457131"/>
    <w:rsid w:val="004574AC"/>
    <w:rsid w:val="004606EF"/>
    <w:rsid w:val="00462912"/>
    <w:rsid w:val="004806B6"/>
    <w:rsid w:val="00481628"/>
    <w:rsid w:val="00482515"/>
    <w:rsid w:val="00483442"/>
    <w:rsid w:val="004870DF"/>
    <w:rsid w:val="004933C1"/>
    <w:rsid w:val="004A15B9"/>
    <w:rsid w:val="004A31F1"/>
    <w:rsid w:val="004A399B"/>
    <w:rsid w:val="004B7346"/>
    <w:rsid w:val="004B769D"/>
    <w:rsid w:val="004C2C40"/>
    <w:rsid w:val="004C4C8D"/>
    <w:rsid w:val="004C59B9"/>
    <w:rsid w:val="004D406D"/>
    <w:rsid w:val="004D5339"/>
    <w:rsid w:val="004D7C80"/>
    <w:rsid w:val="004E1735"/>
    <w:rsid w:val="004E4F48"/>
    <w:rsid w:val="004F03AF"/>
    <w:rsid w:val="004F3D04"/>
    <w:rsid w:val="004F4E5C"/>
    <w:rsid w:val="004F5FF2"/>
    <w:rsid w:val="004F6AEF"/>
    <w:rsid w:val="005043A4"/>
    <w:rsid w:val="005049CD"/>
    <w:rsid w:val="00506726"/>
    <w:rsid w:val="0051278A"/>
    <w:rsid w:val="00515663"/>
    <w:rsid w:val="00516BDE"/>
    <w:rsid w:val="0051739F"/>
    <w:rsid w:val="00523275"/>
    <w:rsid w:val="005244C8"/>
    <w:rsid w:val="00525E25"/>
    <w:rsid w:val="005270E9"/>
    <w:rsid w:val="00537162"/>
    <w:rsid w:val="005416C2"/>
    <w:rsid w:val="00551C74"/>
    <w:rsid w:val="00557B32"/>
    <w:rsid w:val="00557CDE"/>
    <w:rsid w:val="00557FFD"/>
    <w:rsid w:val="0057255E"/>
    <w:rsid w:val="00572EFD"/>
    <w:rsid w:val="00581EB0"/>
    <w:rsid w:val="00585A4E"/>
    <w:rsid w:val="00593A24"/>
    <w:rsid w:val="005976DC"/>
    <w:rsid w:val="005A35FF"/>
    <w:rsid w:val="005A3CB6"/>
    <w:rsid w:val="005A720F"/>
    <w:rsid w:val="005C0CBC"/>
    <w:rsid w:val="005C5AB6"/>
    <w:rsid w:val="005C5B3F"/>
    <w:rsid w:val="005D07A5"/>
    <w:rsid w:val="005E1C68"/>
    <w:rsid w:val="005E6AFE"/>
    <w:rsid w:val="005E78BA"/>
    <w:rsid w:val="005E79C3"/>
    <w:rsid w:val="005F0363"/>
    <w:rsid w:val="005F17C0"/>
    <w:rsid w:val="005F1DA4"/>
    <w:rsid w:val="005F3A90"/>
    <w:rsid w:val="005F5216"/>
    <w:rsid w:val="005F67DE"/>
    <w:rsid w:val="006020D6"/>
    <w:rsid w:val="006024A7"/>
    <w:rsid w:val="00603DEB"/>
    <w:rsid w:val="006046AB"/>
    <w:rsid w:val="006054EF"/>
    <w:rsid w:val="00605C28"/>
    <w:rsid w:val="006068E9"/>
    <w:rsid w:val="0061233A"/>
    <w:rsid w:val="006130FD"/>
    <w:rsid w:val="00616E55"/>
    <w:rsid w:val="006214DB"/>
    <w:rsid w:val="00624C14"/>
    <w:rsid w:val="006308C8"/>
    <w:rsid w:val="00632F0B"/>
    <w:rsid w:val="006334F7"/>
    <w:rsid w:val="00633872"/>
    <w:rsid w:val="00637806"/>
    <w:rsid w:val="006410AE"/>
    <w:rsid w:val="00641CE0"/>
    <w:rsid w:val="00642A5F"/>
    <w:rsid w:val="006479A1"/>
    <w:rsid w:val="00651E0B"/>
    <w:rsid w:val="00652FC5"/>
    <w:rsid w:val="00656682"/>
    <w:rsid w:val="006659A9"/>
    <w:rsid w:val="006670E4"/>
    <w:rsid w:val="00671ED9"/>
    <w:rsid w:val="006723B0"/>
    <w:rsid w:val="006779C8"/>
    <w:rsid w:val="00684E8A"/>
    <w:rsid w:val="006868CE"/>
    <w:rsid w:val="006915EB"/>
    <w:rsid w:val="0069169B"/>
    <w:rsid w:val="00694980"/>
    <w:rsid w:val="00694F61"/>
    <w:rsid w:val="00696426"/>
    <w:rsid w:val="006A11E4"/>
    <w:rsid w:val="006A6F13"/>
    <w:rsid w:val="006A7CDE"/>
    <w:rsid w:val="006B5058"/>
    <w:rsid w:val="006C5097"/>
    <w:rsid w:val="006C5F29"/>
    <w:rsid w:val="006C7371"/>
    <w:rsid w:val="006E09B3"/>
    <w:rsid w:val="006E1181"/>
    <w:rsid w:val="006E12F5"/>
    <w:rsid w:val="006E1B8A"/>
    <w:rsid w:val="006E2FE6"/>
    <w:rsid w:val="006E3034"/>
    <w:rsid w:val="006E55E5"/>
    <w:rsid w:val="006E5794"/>
    <w:rsid w:val="006F0593"/>
    <w:rsid w:val="006F1B8F"/>
    <w:rsid w:val="006F60B8"/>
    <w:rsid w:val="00702355"/>
    <w:rsid w:val="00702CE2"/>
    <w:rsid w:val="00703CD9"/>
    <w:rsid w:val="00703DFE"/>
    <w:rsid w:val="00712578"/>
    <w:rsid w:val="00714487"/>
    <w:rsid w:val="0071603C"/>
    <w:rsid w:val="00716278"/>
    <w:rsid w:val="00716FE1"/>
    <w:rsid w:val="00722325"/>
    <w:rsid w:val="00725D22"/>
    <w:rsid w:val="00732B98"/>
    <w:rsid w:val="0073500B"/>
    <w:rsid w:val="00745883"/>
    <w:rsid w:val="0075092C"/>
    <w:rsid w:val="00754D3C"/>
    <w:rsid w:val="007619C1"/>
    <w:rsid w:val="00766906"/>
    <w:rsid w:val="007672CD"/>
    <w:rsid w:val="0077406D"/>
    <w:rsid w:val="0077548A"/>
    <w:rsid w:val="00775BE4"/>
    <w:rsid w:val="00776BA0"/>
    <w:rsid w:val="00777B7B"/>
    <w:rsid w:val="00782306"/>
    <w:rsid w:val="00786F05"/>
    <w:rsid w:val="007872F7"/>
    <w:rsid w:val="00787506"/>
    <w:rsid w:val="00791C94"/>
    <w:rsid w:val="00797089"/>
    <w:rsid w:val="0079787B"/>
    <w:rsid w:val="007B0CA7"/>
    <w:rsid w:val="007B1D73"/>
    <w:rsid w:val="007B37B8"/>
    <w:rsid w:val="007B45C6"/>
    <w:rsid w:val="007B5051"/>
    <w:rsid w:val="007B65A1"/>
    <w:rsid w:val="007C10DA"/>
    <w:rsid w:val="007C3FB4"/>
    <w:rsid w:val="007C5C41"/>
    <w:rsid w:val="007C7D32"/>
    <w:rsid w:val="007D21EE"/>
    <w:rsid w:val="007D33B0"/>
    <w:rsid w:val="007D68BF"/>
    <w:rsid w:val="007E1FFC"/>
    <w:rsid w:val="007E38C0"/>
    <w:rsid w:val="007E4E1A"/>
    <w:rsid w:val="007F1949"/>
    <w:rsid w:val="007F2D25"/>
    <w:rsid w:val="007F4734"/>
    <w:rsid w:val="007F5F45"/>
    <w:rsid w:val="00801A3F"/>
    <w:rsid w:val="00804140"/>
    <w:rsid w:val="00804454"/>
    <w:rsid w:val="00810836"/>
    <w:rsid w:val="0081250C"/>
    <w:rsid w:val="008201AA"/>
    <w:rsid w:val="00822A4F"/>
    <w:rsid w:val="00822AED"/>
    <w:rsid w:val="00823115"/>
    <w:rsid w:val="00826290"/>
    <w:rsid w:val="00826855"/>
    <w:rsid w:val="0082726C"/>
    <w:rsid w:val="00830E34"/>
    <w:rsid w:val="0083745B"/>
    <w:rsid w:val="008378BD"/>
    <w:rsid w:val="00837F9D"/>
    <w:rsid w:val="008415E4"/>
    <w:rsid w:val="008421AE"/>
    <w:rsid w:val="00843BEE"/>
    <w:rsid w:val="00843DC4"/>
    <w:rsid w:val="00843FE4"/>
    <w:rsid w:val="00844371"/>
    <w:rsid w:val="00845319"/>
    <w:rsid w:val="008476D8"/>
    <w:rsid w:val="0085225C"/>
    <w:rsid w:val="00860F45"/>
    <w:rsid w:val="008657AF"/>
    <w:rsid w:val="00865A03"/>
    <w:rsid w:val="008660D6"/>
    <w:rsid w:val="00866E26"/>
    <w:rsid w:val="00867C80"/>
    <w:rsid w:val="00870603"/>
    <w:rsid w:val="008735DF"/>
    <w:rsid w:val="0087545B"/>
    <w:rsid w:val="008760CC"/>
    <w:rsid w:val="008850F8"/>
    <w:rsid w:val="00890EB8"/>
    <w:rsid w:val="0089162D"/>
    <w:rsid w:val="00891B62"/>
    <w:rsid w:val="00892BED"/>
    <w:rsid w:val="00895171"/>
    <w:rsid w:val="00897E3B"/>
    <w:rsid w:val="008A1086"/>
    <w:rsid w:val="008A2B30"/>
    <w:rsid w:val="008A427D"/>
    <w:rsid w:val="008A7908"/>
    <w:rsid w:val="008B50B5"/>
    <w:rsid w:val="008B555B"/>
    <w:rsid w:val="008B5708"/>
    <w:rsid w:val="008B6045"/>
    <w:rsid w:val="008D3C21"/>
    <w:rsid w:val="008D48E7"/>
    <w:rsid w:val="008E5101"/>
    <w:rsid w:val="008F1164"/>
    <w:rsid w:val="008F6FDF"/>
    <w:rsid w:val="008F793E"/>
    <w:rsid w:val="008F7C16"/>
    <w:rsid w:val="00904356"/>
    <w:rsid w:val="00910E75"/>
    <w:rsid w:val="00912A70"/>
    <w:rsid w:val="00912E3E"/>
    <w:rsid w:val="009131D1"/>
    <w:rsid w:val="00915BBC"/>
    <w:rsid w:val="00917A85"/>
    <w:rsid w:val="0092071B"/>
    <w:rsid w:val="00922A1B"/>
    <w:rsid w:val="00930460"/>
    <w:rsid w:val="00930C07"/>
    <w:rsid w:val="009315F2"/>
    <w:rsid w:val="00934BC1"/>
    <w:rsid w:val="00937CB1"/>
    <w:rsid w:val="00940623"/>
    <w:rsid w:val="009419FE"/>
    <w:rsid w:val="00942C3A"/>
    <w:rsid w:val="00943D5F"/>
    <w:rsid w:val="0094478D"/>
    <w:rsid w:val="00946890"/>
    <w:rsid w:val="00947564"/>
    <w:rsid w:val="00950247"/>
    <w:rsid w:val="00950968"/>
    <w:rsid w:val="00951B70"/>
    <w:rsid w:val="00954A5E"/>
    <w:rsid w:val="00957F37"/>
    <w:rsid w:val="009612C8"/>
    <w:rsid w:val="00967FB3"/>
    <w:rsid w:val="00971D0A"/>
    <w:rsid w:val="00971E16"/>
    <w:rsid w:val="0097295F"/>
    <w:rsid w:val="00977EF7"/>
    <w:rsid w:val="0098351F"/>
    <w:rsid w:val="00983883"/>
    <w:rsid w:val="00983FF1"/>
    <w:rsid w:val="00990C27"/>
    <w:rsid w:val="00991C1B"/>
    <w:rsid w:val="00993160"/>
    <w:rsid w:val="00994727"/>
    <w:rsid w:val="00996345"/>
    <w:rsid w:val="00997B4B"/>
    <w:rsid w:val="009A00F5"/>
    <w:rsid w:val="009A120F"/>
    <w:rsid w:val="009A253C"/>
    <w:rsid w:val="009A48D0"/>
    <w:rsid w:val="009A5DAC"/>
    <w:rsid w:val="009A6CEA"/>
    <w:rsid w:val="009B0065"/>
    <w:rsid w:val="009B0EF4"/>
    <w:rsid w:val="009B1039"/>
    <w:rsid w:val="009B2AF9"/>
    <w:rsid w:val="009C1543"/>
    <w:rsid w:val="009C7311"/>
    <w:rsid w:val="009D0153"/>
    <w:rsid w:val="009D1122"/>
    <w:rsid w:val="009D5D22"/>
    <w:rsid w:val="009E01DF"/>
    <w:rsid w:val="009E1C7F"/>
    <w:rsid w:val="009F018C"/>
    <w:rsid w:val="009F46CA"/>
    <w:rsid w:val="009F62B2"/>
    <w:rsid w:val="00A102A3"/>
    <w:rsid w:val="00A2611F"/>
    <w:rsid w:val="00A4414A"/>
    <w:rsid w:val="00A456CA"/>
    <w:rsid w:val="00A45DB5"/>
    <w:rsid w:val="00A561C5"/>
    <w:rsid w:val="00A606ED"/>
    <w:rsid w:val="00A62973"/>
    <w:rsid w:val="00A63EF7"/>
    <w:rsid w:val="00A6684D"/>
    <w:rsid w:val="00A66AC3"/>
    <w:rsid w:val="00A706EE"/>
    <w:rsid w:val="00A717BE"/>
    <w:rsid w:val="00A727B0"/>
    <w:rsid w:val="00A73BB8"/>
    <w:rsid w:val="00A76926"/>
    <w:rsid w:val="00A808CE"/>
    <w:rsid w:val="00A82F6D"/>
    <w:rsid w:val="00A83743"/>
    <w:rsid w:val="00A864D8"/>
    <w:rsid w:val="00A90D39"/>
    <w:rsid w:val="00A93F4A"/>
    <w:rsid w:val="00AA2460"/>
    <w:rsid w:val="00AA6C0F"/>
    <w:rsid w:val="00AB0BFE"/>
    <w:rsid w:val="00AB553F"/>
    <w:rsid w:val="00AB77A7"/>
    <w:rsid w:val="00AC0CDF"/>
    <w:rsid w:val="00AC57C5"/>
    <w:rsid w:val="00AC75B2"/>
    <w:rsid w:val="00AC7786"/>
    <w:rsid w:val="00AD0C9D"/>
    <w:rsid w:val="00AD0EA5"/>
    <w:rsid w:val="00AD1A6F"/>
    <w:rsid w:val="00AE0617"/>
    <w:rsid w:val="00AE5471"/>
    <w:rsid w:val="00AE5C41"/>
    <w:rsid w:val="00AE657A"/>
    <w:rsid w:val="00AF22AB"/>
    <w:rsid w:val="00B0029E"/>
    <w:rsid w:val="00B0073F"/>
    <w:rsid w:val="00B01578"/>
    <w:rsid w:val="00B066B8"/>
    <w:rsid w:val="00B100C0"/>
    <w:rsid w:val="00B10624"/>
    <w:rsid w:val="00B2133A"/>
    <w:rsid w:val="00B24699"/>
    <w:rsid w:val="00B25082"/>
    <w:rsid w:val="00B3093D"/>
    <w:rsid w:val="00B34291"/>
    <w:rsid w:val="00B41EDD"/>
    <w:rsid w:val="00B4290A"/>
    <w:rsid w:val="00B435AD"/>
    <w:rsid w:val="00B4631F"/>
    <w:rsid w:val="00B50F27"/>
    <w:rsid w:val="00B51752"/>
    <w:rsid w:val="00B5304E"/>
    <w:rsid w:val="00B56E7E"/>
    <w:rsid w:val="00B57C7D"/>
    <w:rsid w:val="00B6095F"/>
    <w:rsid w:val="00B6150B"/>
    <w:rsid w:val="00B62494"/>
    <w:rsid w:val="00B713CE"/>
    <w:rsid w:val="00B73FE0"/>
    <w:rsid w:val="00B74AC6"/>
    <w:rsid w:val="00B8276E"/>
    <w:rsid w:val="00B83DB3"/>
    <w:rsid w:val="00B84BA3"/>
    <w:rsid w:val="00B870F1"/>
    <w:rsid w:val="00B87A5D"/>
    <w:rsid w:val="00B96FDF"/>
    <w:rsid w:val="00BA0502"/>
    <w:rsid w:val="00BA2AD6"/>
    <w:rsid w:val="00BA6108"/>
    <w:rsid w:val="00BA7A29"/>
    <w:rsid w:val="00BB572C"/>
    <w:rsid w:val="00BB7D90"/>
    <w:rsid w:val="00BC146E"/>
    <w:rsid w:val="00BC18D4"/>
    <w:rsid w:val="00BC3500"/>
    <w:rsid w:val="00BD0B18"/>
    <w:rsid w:val="00BD3D2E"/>
    <w:rsid w:val="00BD4B37"/>
    <w:rsid w:val="00BD6AC6"/>
    <w:rsid w:val="00BD7541"/>
    <w:rsid w:val="00BE305F"/>
    <w:rsid w:val="00BE4476"/>
    <w:rsid w:val="00BE5CF1"/>
    <w:rsid w:val="00BE66C5"/>
    <w:rsid w:val="00BE70A0"/>
    <w:rsid w:val="00BF590D"/>
    <w:rsid w:val="00C02770"/>
    <w:rsid w:val="00C0405E"/>
    <w:rsid w:val="00C04C2C"/>
    <w:rsid w:val="00C07166"/>
    <w:rsid w:val="00C16D06"/>
    <w:rsid w:val="00C20F8A"/>
    <w:rsid w:val="00C25E5F"/>
    <w:rsid w:val="00C2781F"/>
    <w:rsid w:val="00C27A3B"/>
    <w:rsid w:val="00C3176D"/>
    <w:rsid w:val="00C31BCC"/>
    <w:rsid w:val="00C416A9"/>
    <w:rsid w:val="00C42956"/>
    <w:rsid w:val="00C474BE"/>
    <w:rsid w:val="00C47FDC"/>
    <w:rsid w:val="00C51356"/>
    <w:rsid w:val="00C54CFA"/>
    <w:rsid w:val="00C57F7B"/>
    <w:rsid w:val="00C62911"/>
    <w:rsid w:val="00C64E8F"/>
    <w:rsid w:val="00C66548"/>
    <w:rsid w:val="00C70F09"/>
    <w:rsid w:val="00C71C99"/>
    <w:rsid w:val="00C7598F"/>
    <w:rsid w:val="00C75C52"/>
    <w:rsid w:val="00C81928"/>
    <w:rsid w:val="00C83B4B"/>
    <w:rsid w:val="00C8667D"/>
    <w:rsid w:val="00C903F3"/>
    <w:rsid w:val="00C91271"/>
    <w:rsid w:val="00C93D95"/>
    <w:rsid w:val="00C96637"/>
    <w:rsid w:val="00CA3523"/>
    <w:rsid w:val="00CA556E"/>
    <w:rsid w:val="00CB464C"/>
    <w:rsid w:val="00CB738A"/>
    <w:rsid w:val="00CC137D"/>
    <w:rsid w:val="00CC60A0"/>
    <w:rsid w:val="00CC72E8"/>
    <w:rsid w:val="00CD0F4A"/>
    <w:rsid w:val="00CD263B"/>
    <w:rsid w:val="00CD44B2"/>
    <w:rsid w:val="00CD4C1C"/>
    <w:rsid w:val="00CD6A54"/>
    <w:rsid w:val="00CD7AAB"/>
    <w:rsid w:val="00CD7F51"/>
    <w:rsid w:val="00CE5A08"/>
    <w:rsid w:val="00CF17E8"/>
    <w:rsid w:val="00CF1DE4"/>
    <w:rsid w:val="00CF342F"/>
    <w:rsid w:val="00CF3C80"/>
    <w:rsid w:val="00CF62FD"/>
    <w:rsid w:val="00CF6368"/>
    <w:rsid w:val="00CF70EC"/>
    <w:rsid w:val="00CF737F"/>
    <w:rsid w:val="00CF7407"/>
    <w:rsid w:val="00D02AD4"/>
    <w:rsid w:val="00D132B9"/>
    <w:rsid w:val="00D164EE"/>
    <w:rsid w:val="00D220D0"/>
    <w:rsid w:val="00D241F1"/>
    <w:rsid w:val="00D37A60"/>
    <w:rsid w:val="00D4568C"/>
    <w:rsid w:val="00D50DC5"/>
    <w:rsid w:val="00D50FC2"/>
    <w:rsid w:val="00D51461"/>
    <w:rsid w:val="00D52BC4"/>
    <w:rsid w:val="00D52F6B"/>
    <w:rsid w:val="00D6476C"/>
    <w:rsid w:val="00D677DE"/>
    <w:rsid w:val="00D73820"/>
    <w:rsid w:val="00D749F9"/>
    <w:rsid w:val="00D8398D"/>
    <w:rsid w:val="00D8410D"/>
    <w:rsid w:val="00D84CDE"/>
    <w:rsid w:val="00D91C51"/>
    <w:rsid w:val="00D94F2F"/>
    <w:rsid w:val="00D95817"/>
    <w:rsid w:val="00DA2F1E"/>
    <w:rsid w:val="00DA57AF"/>
    <w:rsid w:val="00DA6237"/>
    <w:rsid w:val="00DA6E24"/>
    <w:rsid w:val="00DA7A36"/>
    <w:rsid w:val="00DB15FE"/>
    <w:rsid w:val="00DB236C"/>
    <w:rsid w:val="00DB31A8"/>
    <w:rsid w:val="00DB4197"/>
    <w:rsid w:val="00DB4A11"/>
    <w:rsid w:val="00DB583E"/>
    <w:rsid w:val="00DD2219"/>
    <w:rsid w:val="00DD5439"/>
    <w:rsid w:val="00DD57C8"/>
    <w:rsid w:val="00DE184E"/>
    <w:rsid w:val="00DE7F56"/>
    <w:rsid w:val="00DF1EE6"/>
    <w:rsid w:val="00DF413D"/>
    <w:rsid w:val="00DF610C"/>
    <w:rsid w:val="00E00854"/>
    <w:rsid w:val="00E02707"/>
    <w:rsid w:val="00E05451"/>
    <w:rsid w:val="00E05A3E"/>
    <w:rsid w:val="00E20FE4"/>
    <w:rsid w:val="00E2211B"/>
    <w:rsid w:val="00E22DCE"/>
    <w:rsid w:val="00E2656C"/>
    <w:rsid w:val="00E333EC"/>
    <w:rsid w:val="00E41015"/>
    <w:rsid w:val="00E418F3"/>
    <w:rsid w:val="00E41E71"/>
    <w:rsid w:val="00E42E98"/>
    <w:rsid w:val="00E43F42"/>
    <w:rsid w:val="00E45F51"/>
    <w:rsid w:val="00E46C81"/>
    <w:rsid w:val="00E4738E"/>
    <w:rsid w:val="00E47F25"/>
    <w:rsid w:val="00E50C9D"/>
    <w:rsid w:val="00E526AE"/>
    <w:rsid w:val="00E570FF"/>
    <w:rsid w:val="00E578A1"/>
    <w:rsid w:val="00E57C7C"/>
    <w:rsid w:val="00E62328"/>
    <w:rsid w:val="00E631DB"/>
    <w:rsid w:val="00E63CCB"/>
    <w:rsid w:val="00E6427A"/>
    <w:rsid w:val="00E65243"/>
    <w:rsid w:val="00E67A65"/>
    <w:rsid w:val="00E67FE8"/>
    <w:rsid w:val="00E74DFB"/>
    <w:rsid w:val="00E766D1"/>
    <w:rsid w:val="00E8103E"/>
    <w:rsid w:val="00E85D83"/>
    <w:rsid w:val="00E8749C"/>
    <w:rsid w:val="00E9098C"/>
    <w:rsid w:val="00E90E08"/>
    <w:rsid w:val="00E917D5"/>
    <w:rsid w:val="00E96629"/>
    <w:rsid w:val="00E97A57"/>
    <w:rsid w:val="00EB6D6A"/>
    <w:rsid w:val="00EC5D89"/>
    <w:rsid w:val="00EC61F6"/>
    <w:rsid w:val="00ED3EDD"/>
    <w:rsid w:val="00EF0C0E"/>
    <w:rsid w:val="00EF253C"/>
    <w:rsid w:val="00EF7C37"/>
    <w:rsid w:val="00F01B09"/>
    <w:rsid w:val="00F051D2"/>
    <w:rsid w:val="00F0709D"/>
    <w:rsid w:val="00F10C8F"/>
    <w:rsid w:val="00F11DB9"/>
    <w:rsid w:val="00F145A9"/>
    <w:rsid w:val="00F159D6"/>
    <w:rsid w:val="00F16853"/>
    <w:rsid w:val="00F168FA"/>
    <w:rsid w:val="00F17B83"/>
    <w:rsid w:val="00F202E0"/>
    <w:rsid w:val="00F21A16"/>
    <w:rsid w:val="00F27A13"/>
    <w:rsid w:val="00F353A1"/>
    <w:rsid w:val="00F37664"/>
    <w:rsid w:val="00F37E2D"/>
    <w:rsid w:val="00F426C8"/>
    <w:rsid w:val="00F451AA"/>
    <w:rsid w:val="00F45444"/>
    <w:rsid w:val="00F51EB6"/>
    <w:rsid w:val="00F53FD8"/>
    <w:rsid w:val="00F54090"/>
    <w:rsid w:val="00F54294"/>
    <w:rsid w:val="00F567C5"/>
    <w:rsid w:val="00F631BF"/>
    <w:rsid w:val="00F65020"/>
    <w:rsid w:val="00F678B4"/>
    <w:rsid w:val="00F71EE4"/>
    <w:rsid w:val="00FA6701"/>
    <w:rsid w:val="00FB1AF7"/>
    <w:rsid w:val="00FB282C"/>
    <w:rsid w:val="00FB2C2A"/>
    <w:rsid w:val="00FB4585"/>
    <w:rsid w:val="00FB5595"/>
    <w:rsid w:val="00FC1224"/>
    <w:rsid w:val="00FC349F"/>
    <w:rsid w:val="00FD2A2B"/>
    <w:rsid w:val="00FD310C"/>
    <w:rsid w:val="00FD3270"/>
    <w:rsid w:val="00FD4146"/>
    <w:rsid w:val="00FD4F5E"/>
    <w:rsid w:val="00FE2780"/>
    <w:rsid w:val="00FE6D79"/>
    <w:rsid w:val="00FF3E3E"/>
    <w:rsid w:val="00FF413B"/>
    <w:rsid w:val="00FF66EC"/>
    <w:rsid w:val="00FF7BED"/>
    <w:rsid w:val="02A87B1B"/>
    <w:rsid w:val="031EED97"/>
    <w:rsid w:val="036D0AC5"/>
    <w:rsid w:val="03E4EDDE"/>
    <w:rsid w:val="06EA044F"/>
    <w:rsid w:val="07071E7D"/>
    <w:rsid w:val="08FB8B7B"/>
    <w:rsid w:val="0C35726D"/>
    <w:rsid w:val="0E8EA00E"/>
    <w:rsid w:val="0F769157"/>
    <w:rsid w:val="0F99C060"/>
    <w:rsid w:val="11036ED6"/>
    <w:rsid w:val="14731CE7"/>
    <w:rsid w:val="1523C62A"/>
    <w:rsid w:val="17568E74"/>
    <w:rsid w:val="18BE2857"/>
    <w:rsid w:val="1987920C"/>
    <w:rsid w:val="19CEDB38"/>
    <w:rsid w:val="1C0BB1E2"/>
    <w:rsid w:val="1C15B5D9"/>
    <w:rsid w:val="1E1038C3"/>
    <w:rsid w:val="2010D9D7"/>
    <w:rsid w:val="2082F219"/>
    <w:rsid w:val="24AE05AD"/>
    <w:rsid w:val="280FC382"/>
    <w:rsid w:val="2839DC60"/>
    <w:rsid w:val="285A761B"/>
    <w:rsid w:val="2AA4890D"/>
    <w:rsid w:val="2EEE4696"/>
    <w:rsid w:val="2F57AAEB"/>
    <w:rsid w:val="316E6B3E"/>
    <w:rsid w:val="3197F3EA"/>
    <w:rsid w:val="320BC55B"/>
    <w:rsid w:val="320FFBF4"/>
    <w:rsid w:val="368D9DA6"/>
    <w:rsid w:val="3FFF2D35"/>
    <w:rsid w:val="41B9CBE0"/>
    <w:rsid w:val="43292BC9"/>
    <w:rsid w:val="439ACFE2"/>
    <w:rsid w:val="4FC18A01"/>
    <w:rsid w:val="55BD8453"/>
    <w:rsid w:val="56656436"/>
    <w:rsid w:val="597CA94E"/>
    <w:rsid w:val="5A19903F"/>
    <w:rsid w:val="5A26B714"/>
    <w:rsid w:val="60951F18"/>
    <w:rsid w:val="614F80CD"/>
    <w:rsid w:val="632B20AB"/>
    <w:rsid w:val="635BA3DD"/>
    <w:rsid w:val="63B470FD"/>
    <w:rsid w:val="64060782"/>
    <w:rsid w:val="67618A55"/>
    <w:rsid w:val="685FE199"/>
    <w:rsid w:val="68F70FDB"/>
    <w:rsid w:val="69617E4F"/>
    <w:rsid w:val="6B40F815"/>
    <w:rsid w:val="6C1AA8BC"/>
    <w:rsid w:val="6C392F46"/>
    <w:rsid w:val="6D499075"/>
    <w:rsid w:val="712994C6"/>
    <w:rsid w:val="72D98ACF"/>
    <w:rsid w:val="75596545"/>
    <w:rsid w:val="791521B4"/>
    <w:rsid w:val="7B569CDA"/>
    <w:rsid w:val="7BB6E42C"/>
    <w:rsid w:val="7E48F0FF"/>
    <w:rsid w:val="7FD5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28573B"/>
  <w15:chartTrackingRefBased/>
  <w15:docId w15:val="{7AF3DE41-D457-48CD-A0F4-2C305608B46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B15FE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B15FE"/>
    <w:pPr>
      <w:keepNext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qFormat/>
    <w:rsid w:val="00DB15FE"/>
    <w:pPr>
      <w:keepNext/>
      <w:ind w:left="360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DB15FE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DB15FE"/>
    <w:pPr>
      <w:keepNext/>
      <w:jc w:val="both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DB15FE"/>
    <w:pPr>
      <w:keepNext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link w:val="Ttulo1"/>
    <w:uiPriority w:val="9"/>
    <w:locked/>
    <w:rsid w:val="00DB15FE"/>
    <w:rPr>
      <w:rFonts w:ascii="Cambria" w:hAnsi="Cambria" w:eastAsia="Times New Roman" w:cs="Times New Roman"/>
      <w:b/>
      <w:bCs/>
      <w:kern w:val="32"/>
      <w:sz w:val="32"/>
      <w:szCs w:val="32"/>
      <w:lang w:val="es-ES" w:eastAsia="es-ES"/>
    </w:rPr>
  </w:style>
  <w:style w:type="character" w:styleId="Ttulo2Car" w:customStyle="1">
    <w:name w:val="Título 2 Car"/>
    <w:link w:val="Ttulo2"/>
    <w:uiPriority w:val="9"/>
    <w:semiHidden/>
    <w:locked/>
    <w:rsid w:val="00DB15FE"/>
    <w:rPr>
      <w:rFonts w:ascii="Cambria" w:hAnsi="Cambria" w:eastAsia="Times New Roman" w:cs="Times New Roman"/>
      <w:b/>
      <w:bCs/>
      <w:i/>
      <w:iCs/>
      <w:sz w:val="28"/>
      <w:szCs w:val="28"/>
      <w:lang w:val="es-ES" w:eastAsia="es-ES"/>
    </w:rPr>
  </w:style>
  <w:style w:type="character" w:styleId="Ttulo3Car" w:customStyle="1">
    <w:name w:val="Título 3 Car"/>
    <w:link w:val="Ttulo3"/>
    <w:uiPriority w:val="9"/>
    <w:semiHidden/>
    <w:locked/>
    <w:rsid w:val="00DB15FE"/>
    <w:rPr>
      <w:rFonts w:ascii="Cambria" w:hAnsi="Cambria" w:eastAsia="Times New Roman" w:cs="Times New Roman"/>
      <w:b/>
      <w:bCs/>
      <w:sz w:val="26"/>
      <w:szCs w:val="26"/>
      <w:lang w:val="es-ES" w:eastAsia="es-ES"/>
    </w:rPr>
  </w:style>
  <w:style w:type="character" w:styleId="Ttulo4Car" w:customStyle="1">
    <w:name w:val="Título 4 Car"/>
    <w:link w:val="Ttulo4"/>
    <w:uiPriority w:val="9"/>
    <w:semiHidden/>
    <w:locked/>
    <w:rsid w:val="00DB15FE"/>
    <w:rPr>
      <w:rFonts w:ascii="Calibri" w:hAnsi="Calibri" w:eastAsia="Times New Roman" w:cs="Times New Roman"/>
      <w:b/>
      <w:bCs/>
      <w:sz w:val="28"/>
      <w:szCs w:val="28"/>
      <w:lang w:val="es-ES" w:eastAsia="es-ES"/>
    </w:rPr>
  </w:style>
  <w:style w:type="character" w:styleId="Ttulo5Car" w:customStyle="1">
    <w:name w:val="Título 5 Car"/>
    <w:link w:val="Ttulo5"/>
    <w:uiPriority w:val="9"/>
    <w:semiHidden/>
    <w:locked/>
    <w:rsid w:val="00DB15FE"/>
    <w:rPr>
      <w:rFonts w:ascii="Calibri" w:hAnsi="Calibri" w:eastAsia="Times New Roman" w:cs="Times New Roman"/>
      <w:b/>
      <w:bCs/>
      <w:i/>
      <w:iCs/>
      <w:sz w:val="26"/>
      <w:szCs w:val="26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rsid w:val="00DB15FE"/>
  </w:style>
  <w:style w:type="character" w:styleId="TextoindependienteCar" w:customStyle="1">
    <w:name w:val="Texto independiente Car"/>
    <w:link w:val="Textoindependiente"/>
    <w:uiPriority w:val="99"/>
    <w:semiHidden/>
    <w:locked/>
    <w:rsid w:val="00DB15FE"/>
    <w:rPr>
      <w:rFonts w:cs="Times New Roman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rsid w:val="00DB15FE"/>
    <w:pPr>
      <w:jc w:val="both"/>
    </w:pPr>
  </w:style>
  <w:style w:type="character" w:styleId="Textoindependiente2Car" w:customStyle="1">
    <w:name w:val="Texto independiente 2 Car"/>
    <w:link w:val="Textoindependiente2"/>
    <w:uiPriority w:val="99"/>
    <w:semiHidden/>
    <w:locked/>
    <w:rsid w:val="00DB15FE"/>
    <w:rPr>
      <w:rFonts w:cs="Times New Roman"/>
      <w:lang w:val="es-ES" w:eastAsia="es-ES"/>
    </w:rPr>
  </w:style>
  <w:style w:type="paragraph" w:styleId="Encabezado">
    <w:name w:val="header"/>
    <w:aliases w:val="encabezado,Encabezado 1"/>
    <w:basedOn w:val="Normal"/>
    <w:link w:val="EncabezadoCar"/>
    <w:uiPriority w:val="99"/>
    <w:rsid w:val="00DB15FE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aliases w:val="encabezado Car,Encabezado 1 Car"/>
    <w:link w:val="Encabezado"/>
    <w:uiPriority w:val="99"/>
    <w:locked/>
    <w:rsid w:val="00C70F09"/>
    <w:rPr>
      <w:rFonts w:cs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DB15FE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link w:val="Piedepgina"/>
    <w:uiPriority w:val="99"/>
    <w:semiHidden/>
    <w:locked/>
    <w:rsid w:val="00DB15FE"/>
    <w:rPr>
      <w:rFonts w:cs="Times New Roman"/>
      <w:lang w:val="es-ES" w:eastAsia="es-ES"/>
    </w:rPr>
  </w:style>
  <w:style w:type="character" w:styleId="Refdecomentario">
    <w:name w:val="annotation reference"/>
    <w:uiPriority w:val="99"/>
    <w:semiHidden/>
    <w:rsid w:val="00DB15FE"/>
    <w:rPr>
      <w:rFonts w:cs="Times New Roman"/>
      <w:sz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DB15FE"/>
  </w:style>
  <w:style w:type="character" w:styleId="TextocomentarioCar" w:customStyle="1">
    <w:name w:val="Texto comentario Car"/>
    <w:link w:val="Textocomentario"/>
    <w:uiPriority w:val="99"/>
    <w:semiHidden/>
    <w:locked/>
    <w:rsid w:val="00DB15FE"/>
    <w:rPr>
      <w:rFonts w:cs="Times New Roman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rsid w:val="00DB15FE"/>
    <w:pPr>
      <w:tabs>
        <w:tab w:val="left" w:pos="284"/>
      </w:tabs>
      <w:jc w:val="both"/>
    </w:pPr>
    <w:rPr>
      <w:sz w:val="16"/>
      <w:szCs w:val="16"/>
    </w:rPr>
  </w:style>
  <w:style w:type="character" w:styleId="Textoindependiente3Car" w:customStyle="1">
    <w:name w:val="Texto independiente 3 Car"/>
    <w:link w:val="Textoindependiente3"/>
    <w:uiPriority w:val="99"/>
    <w:semiHidden/>
    <w:locked/>
    <w:rsid w:val="00DB15FE"/>
    <w:rPr>
      <w:rFonts w:cs="Times New Roman"/>
      <w:sz w:val="16"/>
      <w:szCs w:val="16"/>
      <w:lang w:val="es-ES" w:eastAsia="es-ES"/>
    </w:rPr>
  </w:style>
  <w:style w:type="paragraph" w:styleId="Puesto">
    <w:name w:val="Title"/>
    <w:basedOn w:val="Normal"/>
    <w:link w:val="PuestoCar"/>
    <w:uiPriority w:val="10"/>
    <w:qFormat/>
    <w:rsid w:val="00DB15FE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styleId="PuestoCar" w:customStyle="1">
    <w:name w:val="Puesto Car"/>
    <w:link w:val="Puesto"/>
    <w:uiPriority w:val="10"/>
    <w:locked/>
    <w:rsid w:val="00DB15FE"/>
    <w:rPr>
      <w:rFonts w:ascii="Cambria" w:hAnsi="Cambria" w:eastAsia="Times New Roman" w:cs="Times New Roman"/>
      <w:b/>
      <w:bCs/>
      <w:kern w:val="28"/>
      <w:sz w:val="32"/>
      <w:szCs w:val="32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rsid w:val="00DB15FE"/>
    <w:pPr>
      <w:ind w:left="2832" w:hanging="2832"/>
      <w:jc w:val="both"/>
    </w:pPr>
  </w:style>
  <w:style w:type="character" w:styleId="SangradetextonormalCar" w:customStyle="1">
    <w:name w:val="Sangría de texto normal Car"/>
    <w:link w:val="Sangradetextonormal"/>
    <w:uiPriority w:val="99"/>
    <w:semiHidden/>
    <w:locked/>
    <w:rsid w:val="00DB15FE"/>
    <w:rPr>
      <w:rFonts w:cs="Times New Roman"/>
      <w:lang w:val="es-ES" w:eastAsia="es-ES"/>
    </w:rPr>
  </w:style>
  <w:style w:type="table" w:styleId="Tablaconcuadrcula">
    <w:name w:val="Table Grid"/>
    <w:basedOn w:val="Tablanormal"/>
    <w:uiPriority w:val="59"/>
    <w:rsid w:val="00CD7F51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stilo" w:customStyle="1">
    <w:name w:val="Estilo"/>
    <w:uiPriority w:val="99"/>
    <w:rsid w:val="002B69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es-ES"/>
    </w:rPr>
  </w:style>
  <w:style w:type="character" w:styleId="nfasis">
    <w:name w:val="Emphasis"/>
    <w:qFormat/>
    <w:rsid w:val="00EF0C0E"/>
    <w:rPr>
      <w:i/>
      <w:iCs/>
    </w:rPr>
  </w:style>
  <w:style w:type="paragraph" w:styleId="Lista">
    <w:name w:val="List"/>
    <w:basedOn w:val="Normal"/>
    <w:rsid w:val="008F6FDF"/>
    <w:pPr>
      <w:ind w:left="283" w:hanging="283"/>
      <w:contextualSpacing/>
    </w:pPr>
  </w:style>
  <w:style w:type="paragraph" w:styleId="Caracteresenmarcados" w:customStyle="1">
    <w:name w:val="Caracteres enmarcados"/>
    <w:basedOn w:val="Normal"/>
    <w:rsid w:val="008F6FDF"/>
  </w:style>
  <w:style w:type="paragraph" w:styleId="Textoindependienteprimerasangra2">
    <w:name w:val="Body Text First Indent 2"/>
    <w:basedOn w:val="Sangradetextonormal"/>
    <w:link w:val="Textoindependienteprimerasangra2Car"/>
    <w:rsid w:val="008F6FDF"/>
    <w:pPr>
      <w:spacing w:after="120"/>
      <w:ind w:left="283" w:firstLine="210"/>
      <w:jc w:val="left"/>
    </w:pPr>
  </w:style>
  <w:style w:type="character" w:styleId="Textoindependienteprimerasangra2Car" w:customStyle="1">
    <w:name w:val="Texto independiente primera sangría 2 Car"/>
    <w:basedOn w:val="SangradetextonormalCar"/>
    <w:link w:val="Textoindependienteprimerasangra2"/>
    <w:rsid w:val="008F6FDF"/>
    <w:rPr>
      <w:rFonts w:cs="Times New Roman"/>
      <w:lang w:val="es-ES" w:eastAsia="es-ES"/>
    </w:rPr>
  </w:style>
  <w:style w:type="paragraph" w:styleId="Textodeglobo">
    <w:name w:val="Balloon Text"/>
    <w:basedOn w:val="Normal"/>
    <w:link w:val="TextodegloboCar"/>
    <w:rsid w:val="008F6FDF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8F6FDF"/>
    <w:rPr>
      <w:rFonts w:ascii="Segoe UI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A456CA"/>
    <w:pPr>
      <w:ind w:left="720"/>
      <w:contextualSpacing/>
    </w:pPr>
  </w:style>
  <w:style w:type="character" w:styleId="normaltextrun" w:customStyle="1">
    <w:name w:val="normaltextrun"/>
    <w:basedOn w:val="Fuentedeprrafopredeter"/>
    <w:rsid w:val="00CD7AAB"/>
  </w:style>
  <w:style w:type="character" w:styleId="eop" w:customStyle="1">
    <w:name w:val="eop"/>
    <w:basedOn w:val="Fuentedeprrafopredeter"/>
    <w:rsid w:val="00CD7AAB"/>
  </w:style>
  <w:style w:type="paragraph" w:styleId="NormalWeb">
    <w:name w:val="Normal (Web)"/>
    <w:basedOn w:val="Normal"/>
    <w:uiPriority w:val="99"/>
    <w:unhideWhenUsed/>
    <w:rsid w:val="00C93D95"/>
    <w:pPr>
      <w:spacing w:before="100" w:beforeAutospacing="1" w:after="100" w:afterAutospacing="1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6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chivos%20de%20programa\Microsoft%20Office\Plantillas\~wd09.tm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21FDF5BB9466648BA2674F8AE70D6DD" ma:contentTypeVersion="6" ma:contentTypeDescription="Crear nuevo documento." ma:contentTypeScope="" ma:versionID="e1cf88ce2265b6e54986d4c2cfadbc9a">
  <xsd:schema xmlns:xsd="http://www.w3.org/2001/XMLSchema" xmlns:xs="http://www.w3.org/2001/XMLSchema" xmlns:p="http://schemas.microsoft.com/office/2006/metadata/properties" xmlns:ns2="17d7d7be-0def-4db9-a9b4-63f4bff56e73" xmlns:ns3="9989ea51-82a9-47a9-9b04-d2417da64744" targetNamespace="http://schemas.microsoft.com/office/2006/metadata/properties" ma:root="true" ma:fieldsID="07975cdb6796c8c415d75938945e54a6" ns2:_="" ns3:_="">
    <xsd:import namespace="17d7d7be-0def-4db9-a9b4-63f4bff56e73"/>
    <xsd:import namespace="9989ea51-82a9-47a9-9b04-d2417da647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7d7be-0def-4db9-a9b4-63f4bff56e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89ea51-82a9-47a9-9b04-d2417da6474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09FA5-8A77-48BD-8548-BD4BAE23E8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8DAD6B-52E7-4E7F-A226-0B48B511B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7d7be-0def-4db9-a9b4-63f4bff56e73"/>
    <ds:schemaRef ds:uri="9989ea51-82a9-47a9-9b04-d2417da647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97CA1D-AFE7-4512-BD3D-9DC15F3EB07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~wd09.tmp</ap:Template>
  <ap:Application>Microsoft Word for the web</ap:Application>
  <ap:DocSecurity>0</ap:DocSecurity>
  <ap:ScaleCrop>false</ap:ScaleCrop>
  <ap:Company>DAACD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INFORME DE ACTIVIDADES</dc:title>
  <dc:subject/>
  <dc:creator>DAACD</dc:creator>
  <keywords/>
  <lastModifiedBy>Area Psicosocial Idipron</lastModifiedBy>
  <revision>3</revision>
  <lastPrinted>2024-12-19T16:24:00.0000000Z</lastPrinted>
  <dcterms:created xsi:type="dcterms:W3CDTF">2025-01-23T16:32:00.0000000Z</dcterms:created>
  <dcterms:modified xsi:type="dcterms:W3CDTF">2025-01-23T16:44:44.8196437Z</dcterms:modified>
</coreProperties>
</file>